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3371E" w14:textId="057DCE13" w:rsidR="004A70C6" w:rsidRPr="00493071" w:rsidRDefault="006B564C" w:rsidP="004F38F0">
      <w:pPr>
        <w:pStyle w:val="BodyText"/>
        <w:spacing w:before="24" w:line="360" w:lineRule="auto"/>
        <w:ind w:left="0" w:right="-355"/>
        <w:rPr>
          <w:rFonts w:ascii="Arial" w:hAnsi="Arial" w:cs="Arial"/>
          <w:color w:val="1D1B11"/>
          <w:sz w:val="24"/>
          <w:szCs w:val="24"/>
          <w:lang w:val="en-GB"/>
        </w:rPr>
      </w:pPr>
      <w:r w:rsidRPr="00493071">
        <w:rPr>
          <w:rFonts w:ascii="Arial" w:hAnsi="Arial" w:cs="Arial"/>
          <w:noProof/>
          <w:sz w:val="24"/>
          <w:szCs w:val="24"/>
          <w:lang w:val="en-GB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968A432" wp14:editId="38A58C0B">
                <wp:simplePos x="0" y="0"/>
                <wp:positionH relativeFrom="page">
                  <wp:posOffset>790575</wp:posOffset>
                </wp:positionH>
                <wp:positionV relativeFrom="paragraph">
                  <wp:posOffset>452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C4EFC8" id="Graphic 1" o:spid="_x0000_s1026" style="position:absolute;margin-left:62.25pt;margin-top:.0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&#13;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="004A70C6" w:rsidRPr="00493071">
        <w:rPr>
          <w:rFonts w:ascii="Arial" w:hAnsi="Arial" w:cs="Arial"/>
          <w:b/>
          <w:i/>
          <w:iCs/>
          <w:sz w:val="24"/>
          <w:szCs w:val="24"/>
          <w:lang w:val="en-GB"/>
        </w:rPr>
        <w:t>PTSTA Annual</w:t>
      </w:r>
      <w:r w:rsidR="004A70C6" w:rsidRPr="00493071">
        <w:rPr>
          <w:rFonts w:ascii="Arial" w:hAnsi="Arial" w:cs="Arial"/>
          <w:b/>
          <w:i/>
          <w:iCs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b/>
          <w:i/>
          <w:iCs/>
          <w:sz w:val="24"/>
          <w:szCs w:val="24"/>
          <w:lang w:val="en-GB"/>
        </w:rPr>
        <w:t>Report:</w:t>
      </w:r>
      <w:r w:rsidR="004A70C6" w:rsidRPr="00493071">
        <w:rPr>
          <w:rFonts w:ascii="Arial" w:hAnsi="Arial" w:cs="Arial"/>
          <w:b/>
          <w:i/>
          <w:iCs/>
          <w:spacing w:val="40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>This</w:t>
      </w:r>
      <w:r w:rsidR="004A70C6" w:rsidRPr="00493071">
        <w:rPr>
          <w:rFonts w:ascii="Arial" w:hAnsi="Arial" w:cs="Arial"/>
          <w:i/>
          <w:iCs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>completed</w:t>
      </w:r>
      <w:r w:rsidR="004A70C6" w:rsidRPr="00493071">
        <w:rPr>
          <w:rFonts w:ascii="Arial" w:hAnsi="Arial" w:cs="Arial"/>
          <w:i/>
          <w:iCs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>Report</w:t>
      </w:r>
      <w:r w:rsidR="004A70C6" w:rsidRPr="00493071">
        <w:rPr>
          <w:rFonts w:ascii="Arial" w:hAnsi="Arial" w:cs="Arial"/>
          <w:i/>
          <w:iCs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>(made</w:t>
      </w:r>
      <w:r w:rsidR="004A70C6" w:rsidRPr="00493071">
        <w:rPr>
          <w:rFonts w:ascii="Arial" w:hAnsi="Arial" w:cs="Arial"/>
          <w:i/>
          <w:iCs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>out</w:t>
      </w:r>
      <w:r w:rsidR="004A70C6" w:rsidRPr="00493071">
        <w:rPr>
          <w:rFonts w:ascii="Arial" w:hAnsi="Arial" w:cs="Arial"/>
          <w:i/>
          <w:iCs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>separately for</w:t>
      </w:r>
      <w:r w:rsidR="004A70C6" w:rsidRPr="00493071">
        <w:rPr>
          <w:rFonts w:ascii="Arial" w:hAnsi="Arial" w:cs="Arial"/>
          <w:i/>
          <w:iCs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>each</w:t>
      </w:r>
      <w:r w:rsidR="004A70C6" w:rsidRPr="00493071">
        <w:rPr>
          <w:rFonts w:ascii="Arial" w:hAnsi="Arial" w:cs="Arial"/>
          <w:i/>
          <w:iCs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>year</w:t>
      </w:r>
      <w:r w:rsidR="004A70C6" w:rsidRPr="00493071">
        <w:rPr>
          <w:rFonts w:ascii="Arial" w:hAnsi="Arial" w:cs="Arial"/>
          <w:i/>
          <w:iCs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i/>
          <w:iCs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>the</w:t>
      </w:r>
      <w:r w:rsidR="004A70C6" w:rsidRPr="00493071">
        <w:rPr>
          <w:rFonts w:ascii="Arial" w:hAnsi="Arial" w:cs="Arial"/>
          <w:i/>
          <w:iCs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 xml:space="preserve">candidate’s T/STA contract) is to be included in the documentation that the candidate </w:t>
      </w:r>
      <w:r w:rsidR="00493071">
        <w:rPr>
          <w:rFonts w:ascii="Arial" w:hAnsi="Arial" w:cs="Arial"/>
          <w:i/>
          <w:iCs/>
          <w:sz w:val="24"/>
          <w:szCs w:val="24"/>
          <w:lang w:val="en-GB"/>
        </w:rPr>
        <w:t>take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 xml:space="preserve">s to the T/STA oral </w:t>
      </w:r>
      <w:r w:rsidR="004A70C6" w:rsidRPr="00493071">
        <w:rPr>
          <w:rFonts w:ascii="Arial" w:hAnsi="Arial" w:cs="Arial"/>
          <w:i/>
          <w:iCs/>
          <w:spacing w:val="-2"/>
          <w:sz w:val="24"/>
          <w:szCs w:val="24"/>
          <w:lang w:val="en-GB"/>
        </w:rPr>
        <w:t>examination.</w:t>
      </w:r>
    </w:p>
    <w:p w14:paraId="23B66499" w14:textId="77777777" w:rsidR="004A70C6" w:rsidRPr="00493071" w:rsidRDefault="004A70C6" w:rsidP="004F38F0">
      <w:pPr>
        <w:pStyle w:val="BodyText"/>
        <w:spacing w:line="360" w:lineRule="auto"/>
        <w:ind w:left="0" w:right="-355" w:hanging="11"/>
        <w:rPr>
          <w:rFonts w:ascii="Arial" w:hAnsi="Arial" w:cs="Arial"/>
          <w:sz w:val="24"/>
          <w:szCs w:val="24"/>
          <w:lang w:val="en-GB"/>
        </w:rPr>
      </w:pPr>
    </w:p>
    <w:p w14:paraId="54836A81" w14:textId="77777777" w:rsidR="00391C9C" w:rsidRDefault="004A70C6" w:rsidP="00391C9C">
      <w:pPr>
        <w:pStyle w:val="BodyText"/>
        <w:spacing w:before="10" w:line="360" w:lineRule="auto"/>
        <w:ind w:left="0" w:right="-355"/>
        <w:rPr>
          <w:rFonts w:ascii="Arial" w:hAnsi="Arial" w:cs="Arial"/>
          <w:spacing w:val="-2"/>
          <w:sz w:val="24"/>
          <w:szCs w:val="24"/>
          <w:lang w:val="en-GB"/>
        </w:rPr>
      </w:pPr>
      <w:r w:rsidRPr="00391C9C">
        <w:rPr>
          <w:rFonts w:ascii="Arial" w:hAnsi="Arial" w:cs="Arial"/>
          <w:b/>
          <w:bCs/>
          <w:sz w:val="24"/>
          <w:szCs w:val="24"/>
          <w:lang w:val="en-GB"/>
        </w:rPr>
        <w:t>N</w:t>
      </w:r>
      <w:r w:rsidR="00117717" w:rsidRPr="00391C9C">
        <w:rPr>
          <w:rFonts w:ascii="Arial" w:hAnsi="Arial" w:cs="Arial"/>
          <w:b/>
          <w:bCs/>
          <w:sz w:val="24"/>
          <w:szCs w:val="24"/>
          <w:lang w:val="en-GB"/>
        </w:rPr>
        <w:t>ame</w:t>
      </w:r>
      <w:r w:rsidR="00117717">
        <w:rPr>
          <w:rFonts w:ascii="Arial" w:hAnsi="Arial" w:cs="Arial"/>
          <w:sz w:val="24"/>
          <w:szCs w:val="24"/>
          <w:lang w:val="en-GB"/>
        </w:rPr>
        <w:t xml:space="preserve"> </w:t>
      </w:r>
      <w:r w:rsidR="00117717" w:rsidRPr="00391C9C">
        <w:rPr>
          <w:rFonts w:ascii="Arial" w:hAnsi="Arial" w:cs="Arial"/>
          <w:b/>
          <w:bCs/>
          <w:sz w:val="24"/>
          <w:szCs w:val="24"/>
          <w:lang w:val="en-GB"/>
        </w:rPr>
        <w:t>of</w:t>
      </w:r>
      <w:r w:rsidRPr="00391C9C">
        <w:rPr>
          <w:rFonts w:ascii="Arial" w:hAnsi="Arial" w:cs="Arial"/>
          <w:b/>
          <w:bCs/>
          <w:spacing w:val="-4"/>
          <w:sz w:val="24"/>
          <w:szCs w:val="24"/>
          <w:lang w:val="en-GB"/>
        </w:rPr>
        <w:t xml:space="preserve"> </w:t>
      </w:r>
      <w:r w:rsidRPr="00391C9C">
        <w:rPr>
          <w:rFonts w:ascii="Arial" w:hAnsi="Arial" w:cs="Arial"/>
          <w:b/>
          <w:bCs/>
          <w:sz w:val="24"/>
          <w:szCs w:val="24"/>
          <w:lang w:val="en-GB"/>
        </w:rPr>
        <w:t>P</w:t>
      </w:r>
      <w:r w:rsidR="00117717" w:rsidRPr="00391C9C">
        <w:rPr>
          <w:rFonts w:ascii="Arial" w:hAnsi="Arial" w:cs="Arial"/>
          <w:b/>
          <w:bCs/>
          <w:sz w:val="24"/>
          <w:szCs w:val="24"/>
          <w:lang w:val="en-GB"/>
        </w:rPr>
        <w:t>rovisional</w:t>
      </w:r>
      <w:r w:rsidRPr="00391C9C">
        <w:rPr>
          <w:rFonts w:ascii="Arial" w:hAnsi="Arial" w:cs="Arial"/>
          <w:b/>
          <w:bCs/>
          <w:spacing w:val="-4"/>
          <w:sz w:val="24"/>
          <w:szCs w:val="24"/>
          <w:lang w:val="en-GB"/>
        </w:rPr>
        <w:t xml:space="preserve"> </w:t>
      </w:r>
      <w:r w:rsidRPr="00391C9C">
        <w:rPr>
          <w:rFonts w:ascii="Arial" w:hAnsi="Arial" w:cs="Arial"/>
          <w:b/>
          <w:bCs/>
          <w:sz w:val="24"/>
          <w:szCs w:val="24"/>
          <w:lang w:val="en-GB"/>
        </w:rPr>
        <w:t>T</w:t>
      </w:r>
      <w:r w:rsidR="00117717" w:rsidRPr="00391C9C">
        <w:rPr>
          <w:rFonts w:ascii="Arial" w:hAnsi="Arial" w:cs="Arial"/>
          <w:b/>
          <w:bCs/>
          <w:sz w:val="24"/>
          <w:szCs w:val="24"/>
          <w:lang w:val="en-GB"/>
        </w:rPr>
        <w:t>eaching</w:t>
      </w:r>
      <w:r w:rsidRPr="00391C9C">
        <w:rPr>
          <w:rFonts w:ascii="Arial" w:hAnsi="Arial" w:cs="Arial"/>
          <w:b/>
          <w:bCs/>
          <w:spacing w:val="-3"/>
          <w:sz w:val="24"/>
          <w:szCs w:val="24"/>
          <w:lang w:val="en-GB"/>
        </w:rPr>
        <w:t xml:space="preserve"> </w:t>
      </w:r>
      <w:r w:rsidR="00117717" w:rsidRPr="00391C9C">
        <w:rPr>
          <w:rFonts w:ascii="Arial" w:hAnsi="Arial" w:cs="Arial"/>
          <w:b/>
          <w:bCs/>
          <w:sz w:val="24"/>
          <w:szCs w:val="24"/>
          <w:lang w:val="en-GB"/>
        </w:rPr>
        <w:t>and/or</w:t>
      </w:r>
      <w:r w:rsidRPr="00391C9C">
        <w:rPr>
          <w:rFonts w:ascii="Arial" w:hAnsi="Arial" w:cs="Arial"/>
          <w:b/>
          <w:bCs/>
          <w:spacing w:val="-6"/>
          <w:sz w:val="24"/>
          <w:szCs w:val="24"/>
          <w:lang w:val="en-GB"/>
        </w:rPr>
        <w:t xml:space="preserve"> </w:t>
      </w:r>
      <w:r w:rsidRPr="00391C9C">
        <w:rPr>
          <w:rFonts w:ascii="Arial" w:hAnsi="Arial" w:cs="Arial"/>
          <w:b/>
          <w:bCs/>
          <w:sz w:val="24"/>
          <w:szCs w:val="24"/>
          <w:lang w:val="en-GB"/>
        </w:rPr>
        <w:t>S</w:t>
      </w:r>
      <w:r w:rsidR="00117717" w:rsidRPr="00391C9C">
        <w:rPr>
          <w:rFonts w:ascii="Arial" w:hAnsi="Arial" w:cs="Arial"/>
          <w:b/>
          <w:bCs/>
          <w:sz w:val="24"/>
          <w:szCs w:val="24"/>
          <w:lang w:val="en-GB"/>
        </w:rPr>
        <w:t>upervising</w:t>
      </w:r>
      <w:r w:rsidRPr="00391C9C">
        <w:rPr>
          <w:rFonts w:ascii="Arial" w:hAnsi="Arial" w:cs="Arial"/>
          <w:b/>
          <w:bCs/>
          <w:spacing w:val="-4"/>
          <w:sz w:val="24"/>
          <w:szCs w:val="24"/>
          <w:lang w:val="en-GB"/>
        </w:rPr>
        <w:t xml:space="preserve"> </w:t>
      </w:r>
      <w:r w:rsidRPr="00391C9C">
        <w:rPr>
          <w:rFonts w:ascii="Arial" w:hAnsi="Arial" w:cs="Arial"/>
          <w:b/>
          <w:bCs/>
          <w:sz w:val="24"/>
          <w:szCs w:val="24"/>
          <w:lang w:val="en-GB"/>
        </w:rPr>
        <w:t>T</w:t>
      </w:r>
      <w:r w:rsidR="00117717" w:rsidRPr="00391C9C">
        <w:rPr>
          <w:rFonts w:ascii="Arial" w:hAnsi="Arial" w:cs="Arial"/>
          <w:b/>
          <w:bCs/>
          <w:sz w:val="24"/>
          <w:szCs w:val="24"/>
          <w:lang w:val="en-GB"/>
        </w:rPr>
        <w:t>ransactional</w:t>
      </w:r>
      <w:r w:rsidRPr="00391C9C">
        <w:rPr>
          <w:rFonts w:ascii="Arial" w:hAnsi="Arial" w:cs="Arial"/>
          <w:b/>
          <w:bCs/>
          <w:spacing w:val="-3"/>
          <w:sz w:val="24"/>
          <w:szCs w:val="24"/>
          <w:lang w:val="en-GB"/>
        </w:rPr>
        <w:t xml:space="preserve"> </w:t>
      </w:r>
      <w:r w:rsidRPr="00391C9C">
        <w:rPr>
          <w:rFonts w:ascii="Arial" w:hAnsi="Arial" w:cs="Arial"/>
          <w:b/>
          <w:bCs/>
          <w:spacing w:val="-2"/>
          <w:sz w:val="24"/>
          <w:szCs w:val="24"/>
          <w:lang w:val="en-GB"/>
        </w:rPr>
        <w:t>A</w:t>
      </w:r>
      <w:r w:rsidR="00117717" w:rsidRPr="00391C9C">
        <w:rPr>
          <w:rFonts w:ascii="Arial" w:hAnsi="Arial" w:cs="Arial"/>
          <w:b/>
          <w:bCs/>
          <w:spacing w:val="-2"/>
          <w:sz w:val="24"/>
          <w:szCs w:val="24"/>
          <w:lang w:val="en-GB"/>
        </w:rPr>
        <w:t>nalyst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>:</w:t>
      </w:r>
    </w:p>
    <w:p w14:paraId="410203EA" w14:textId="0EAB164E" w:rsidR="004A70C6" w:rsidRPr="00493071" w:rsidRDefault="00611377" w:rsidP="00391C9C">
      <w:pPr>
        <w:pStyle w:val="BodyText"/>
        <w:spacing w:before="10"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spacing w:val="-2"/>
            <w:sz w:val="24"/>
            <w:szCs w:val="24"/>
            <w:lang w:val="en-GB"/>
          </w:rPr>
          <w:id w:val="1675609478"/>
          <w:placeholder>
            <w:docPart w:val="8D73E89E78A94CA6929BB08A1BB0FFEE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5BFD14ED" w14:textId="50FB00C8" w:rsidR="004A70C6" w:rsidRPr="00493071" w:rsidRDefault="004A70C6" w:rsidP="004F38F0">
      <w:pPr>
        <w:pStyle w:val="BodyText"/>
        <w:spacing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  <w:r w:rsidRPr="00391C9C">
        <w:rPr>
          <w:rFonts w:ascii="Arial" w:hAnsi="Arial" w:cs="Arial"/>
          <w:b/>
          <w:bCs/>
          <w:sz w:val="24"/>
          <w:szCs w:val="24"/>
          <w:lang w:val="en-GB"/>
        </w:rPr>
        <w:t>T</w:t>
      </w:r>
      <w:r w:rsidR="00391C9C" w:rsidRPr="00391C9C">
        <w:rPr>
          <w:rFonts w:ascii="Arial" w:hAnsi="Arial" w:cs="Arial"/>
          <w:b/>
          <w:bCs/>
          <w:sz w:val="24"/>
          <w:szCs w:val="24"/>
          <w:lang w:val="en-GB"/>
        </w:rPr>
        <w:t>ype</w:t>
      </w:r>
      <w:r w:rsidRPr="00391C9C">
        <w:rPr>
          <w:rFonts w:ascii="Arial" w:hAnsi="Arial" w:cs="Arial"/>
          <w:b/>
          <w:bCs/>
          <w:spacing w:val="-5"/>
          <w:sz w:val="24"/>
          <w:szCs w:val="24"/>
          <w:lang w:val="en-GB"/>
        </w:rPr>
        <w:t xml:space="preserve"> </w:t>
      </w:r>
      <w:r w:rsidR="00391C9C" w:rsidRPr="00391C9C">
        <w:rPr>
          <w:rFonts w:ascii="Arial" w:hAnsi="Arial" w:cs="Arial"/>
          <w:b/>
          <w:bCs/>
          <w:sz w:val="24"/>
          <w:szCs w:val="24"/>
          <w:lang w:val="en-GB"/>
        </w:rPr>
        <w:t>of</w:t>
      </w:r>
      <w:r w:rsidRPr="00391C9C">
        <w:rPr>
          <w:rFonts w:ascii="Arial" w:hAnsi="Arial" w:cs="Arial"/>
          <w:b/>
          <w:bCs/>
          <w:spacing w:val="-2"/>
          <w:sz w:val="24"/>
          <w:szCs w:val="24"/>
          <w:lang w:val="en-GB"/>
        </w:rPr>
        <w:t xml:space="preserve"> </w:t>
      </w:r>
      <w:r w:rsidRPr="00391C9C">
        <w:rPr>
          <w:rFonts w:ascii="Arial" w:hAnsi="Arial" w:cs="Arial"/>
          <w:b/>
          <w:bCs/>
          <w:sz w:val="24"/>
          <w:szCs w:val="24"/>
          <w:lang w:val="en-GB"/>
        </w:rPr>
        <w:t>C</w:t>
      </w:r>
      <w:r w:rsidR="00391C9C" w:rsidRPr="00391C9C">
        <w:rPr>
          <w:rFonts w:ascii="Arial" w:hAnsi="Arial" w:cs="Arial"/>
          <w:b/>
          <w:bCs/>
          <w:sz w:val="24"/>
          <w:szCs w:val="24"/>
          <w:lang w:val="en-GB"/>
        </w:rPr>
        <w:t>ontract</w:t>
      </w:r>
      <w:r w:rsidRPr="00391C9C">
        <w:rPr>
          <w:rFonts w:ascii="Arial" w:hAnsi="Arial" w:cs="Arial"/>
          <w:b/>
          <w:bCs/>
          <w:sz w:val="24"/>
          <w:szCs w:val="24"/>
          <w:lang w:val="en-GB"/>
        </w:rPr>
        <w:t>: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(</w:t>
      </w:r>
      <w:r w:rsidRPr="00493071">
        <w:rPr>
          <w:rFonts w:ascii="Arial" w:hAnsi="Arial" w:cs="Arial"/>
          <w:i/>
          <w:iCs/>
          <w:sz w:val="24"/>
          <w:szCs w:val="24"/>
          <w:lang w:val="en-GB"/>
        </w:rPr>
        <w:t>tick</w:t>
      </w:r>
      <w:r w:rsidRPr="00493071">
        <w:rPr>
          <w:rFonts w:ascii="Arial" w:hAnsi="Arial" w:cs="Arial"/>
          <w:i/>
          <w:iCs/>
          <w:spacing w:val="-6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i/>
          <w:iCs/>
          <w:sz w:val="24"/>
          <w:szCs w:val="24"/>
          <w:lang w:val="en-GB"/>
        </w:rPr>
        <w:t>those</w:t>
      </w:r>
      <w:r w:rsidRPr="00493071">
        <w:rPr>
          <w:rFonts w:ascii="Arial" w:hAnsi="Arial" w:cs="Arial"/>
          <w:i/>
          <w:iCs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i/>
          <w:iCs/>
          <w:sz w:val="24"/>
          <w:szCs w:val="24"/>
          <w:lang w:val="en-GB"/>
        </w:rPr>
        <w:t>that</w:t>
      </w:r>
      <w:r w:rsidRPr="00493071">
        <w:rPr>
          <w:rFonts w:ascii="Arial" w:hAnsi="Arial" w:cs="Arial"/>
          <w:i/>
          <w:iCs/>
          <w:spacing w:val="-5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i/>
          <w:iCs/>
          <w:spacing w:val="-2"/>
          <w:sz w:val="24"/>
          <w:szCs w:val="24"/>
          <w:lang w:val="en-GB"/>
        </w:rPr>
        <w:t>apply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>)</w:t>
      </w:r>
      <w:r w:rsidR="00611377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611377" w:rsidRPr="00493071">
        <w:rPr>
          <w:rFonts w:ascii="Arial" w:hAnsi="Arial" w:cs="Arial"/>
          <w:spacing w:val="-2"/>
          <w:sz w:val="24"/>
          <w:szCs w:val="24"/>
          <w:lang w:val="en-GB"/>
        </w:rPr>
        <w:tab/>
      </w:r>
      <w:r w:rsidRPr="00493071">
        <w:rPr>
          <w:rFonts w:ascii="Arial" w:hAnsi="Arial" w:cs="Arial"/>
          <w:sz w:val="24"/>
          <w:szCs w:val="24"/>
          <w:lang w:val="en-GB"/>
        </w:rPr>
        <w:t xml:space="preserve">Teaching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2126996382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4F38F0" w:rsidRPr="00493071">
            <w:rPr>
              <w:rFonts w:ascii="MS Gothic" w:eastAsia="MS Gothic" w:hAnsi="MS Gothic" w:cs="Arial"/>
              <w:sz w:val="24"/>
              <w:szCs w:val="24"/>
              <w:lang w:val="en-GB"/>
            </w:rPr>
            <w:t>☐</w:t>
          </w:r>
        </w:sdtContent>
      </w:sdt>
      <w:r w:rsidRPr="00493071">
        <w:rPr>
          <w:rFonts w:ascii="Arial" w:hAnsi="Arial" w:cs="Arial"/>
          <w:sz w:val="24"/>
          <w:szCs w:val="24"/>
          <w:lang w:val="en-GB"/>
        </w:rPr>
        <w:t xml:space="preserve"> Supervising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1199430819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493071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  <w:r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br/>
      </w:r>
      <w:r w:rsidR="00611377" w:rsidRPr="00391C9C">
        <w:rPr>
          <w:rFonts w:ascii="Arial" w:hAnsi="Arial" w:cs="Arial"/>
          <w:b/>
          <w:bCs/>
          <w:sz w:val="24"/>
          <w:szCs w:val="24"/>
          <w:lang w:val="en-GB"/>
        </w:rPr>
        <w:t>Field:</w:t>
      </w:r>
      <w:r w:rsidR="00611377"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r w:rsidR="009976C2" w:rsidRPr="00493071">
        <w:rPr>
          <w:rFonts w:ascii="Arial" w:hAnsi="Arial" w:cs="Arial"/>
          <w:sz w:val="24"/>
          <w:szCs w:val="24"/>
          <w:lang w:val="en-GB"/>
        </w:rPr>
        <w:tab/>
      </w:r>
      <w:r w:rsidR="009976C2" w:rsidRPr="00493071">
        <w:rPr>
          <w:rFonts w:ascii="Arial" w:hAnsi="Arial" w:cs="Arial"/>
          <w:sz w:val="24"/>
          <w:szCs w:val="24"/>
          <w:lang w:val="en-GB"/>
        </w:rPr>
        <w:tab/>
      </w:r>
      <w:r w:rsidRPr="00493071">
        <w:rPr>
          <w:rFonts w:ascii="Arial" w:hAnsi="Arial" w:cs="Arial"/>
          <w:sz w:val="24"/>
          <w:szCs w:val="24"/>
          <w:lang w:val="en-GB"/>
        </w:rPr>
        <w:t xml:space="preserve">Counselling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726538126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493071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  <w:r w:rsidRPr="00493071">
        <w:rPr>
          <w:rFonts w:ascii="Arial" w:hAnsi="Arial" w:cs="Arial"/>
          <w:sz w:val="24"/>
          <w:szCs w:val="24"/>
          <w:lang w:val="en-GB"/>
        </w:rPr>
        <w:t xml:space="preserve"> / Educational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145401315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493071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  <w:r w:rsidRPr="00493071">
        <w:rPr>
          <w:rFonts w:ascii="Arial" w:hAnsi="Arial" w:cs="Arial"/>
          <w:sz w:val="24"/>
          <w:szCs w:val="24"/>
          <w:lang w:val="en-GB"/>
        </w:rPr>
        <w:t xml:space="preserve"> / Organi</w:t>
      </w:r>
      <w:r w:rsidR="00493071" w:rsidRPr="00493071">
        <w:rPr>
          <w:rFonts w:ascii="Arial" w:hAnsi="Arial" w:cs="Arial"/>
          <w:sz w:val="24"/>
          <w:szCs w:val="24"/>
          <w:lang w:val="en-GB"/>
        </w:rPr>
        <w:t>s</w:t>
      </w:r>
      <w:r w:rsidRPr="00493071">
        <w:rPr>
          <w:rFonts w:ascii="Arial" w:hAnsi="Arial" w:cs="Arial"/>
          <w:sz w:val="24"/>
          <w:szCs w:val="24"/>
          <w:lang w:val="en-GB"/>
        </w:rPr>
        <w:t xml:space="preserve">ational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1069261569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493071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  <w:r w:rsidRPr="00493071">
        <w:rPr>
          <w:rFonts w:ascii="Arial" w:hAnsi="Arial" w:cs="Arial"/>
          <w:spacing w:val="-10"/>
          <w:sz w:val="24"/>
          <w:szCs w:val="24"/>
          <w:lang w:val="en-GB"/>
        </w:rPr>
        <w:t xml:space="preserve"> / </w:t>
      </w:r>
      <w:r w:rsidRPr="00493071">
        <w:rPr>
          <w:rFonts w:ascii="Arial" w:hAnsi="Arial" w:cs="Arial"/>
          <w:sz w:val="24"/>
          <w:szCs w:val="24"/>
          <w:lang w:val="en-GB"/>
        </w:rPr>
        <w:t xml:space="preserve">Psychotherapy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1240515246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493071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</w:p>
    <w:p w14:paraId="1718A875" w14:textId="77777777" w:rsidR="004A70C6" w:rsidRPr="00493071" w:rsidRDefault="004A70C6" w:rsidP="004F38F0">
      <w:pPr>
        <w:pStyle w:val="BodyText"/>
        <w:spacing w:before="38"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</w:p>
    <w:p w14:paraId="4A02ECDA" w14:textId="77777777" w:rsidR="00391C9C" w:rsidRDefault="004A70C6" w:rsidP="004F38F0">
      <w:pPr>
        <w:pStyle w:val="BodyText"/>
        <w:tabs>
          <w:tab w:val="left" w:pos="1418"/>
          <w:tab w:val="left" w:pos="4586"/>
          <w:tab w:val="left" w:pos="7505"/>
          <w:tab w:val="left" w:pos="9536"/>
        </w:tabs>
        <w:spacing w:line="360" w:lineRule="auto"/>
        <w:ind w:left="0" w:right="-355" w:hanging="11"/>
        <w:rPr>
          <w:rFonts w:ascii="Arial" w:hAnsi="Arial" w:cs="Arial"/>
          <w:sz w:val="24"/>
          <w:szCs w:val="24"/>
          <w:lang w:val="en-GB"/>
        </w:rPr>
      </w:pPr>
      <w:r w:rsidRPr="00391C9C">
        <w:rPr>
          <w:rFonts w:ascii="Arial" w:hAnsi="Arial" w:cs="Arial"/>
          <w:b/>
          <w:bCs/>
          <w:sz w:val="24"/>
          <w:szCs w:val="24"/>
          <w:lang w:val="en-GB"/>
        </w:rPr>
        <w:t>N</w:t>
      </w:r>
      <w:r w:rsidR="00391C9C" w:rsidRPr="00391C9C">
        <w:rPr>
          <w:rFonts w:ascii="Arial" w:hAnsi="Arial" w:cs="Arial"/>
          <w:b/>
          <w:bCs/>
          <w:sz w:val="24"/>
          <w:szCs w:val="24"/>
          <w:lang w:val="en-GB"/>
        </w:rPr>
        <w:t>ame</w:t>
      </w:r>
      <w:r w:rsidRPr="00391C9C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r w:rsidR="00391C9C" w:rsidRPr="00391C9C">
        <w:rPr>
          <w:rFonts w:ascii="Arial" w:hAnsi="Arial" w:cs="Arial"/>
          <w:b/>
          <w:bCs/>
          <w:sz w:val="24"/>
          <w:szCs w:val="24"/>
          <w:lang w:val="en-GB"/>
        </w:rPr>
        <w:t>of</w:t>
      </w:r>
      <w:r w:rsidRPr="00391C9C">
        <w:rPr>
          <w:rFonts w:ascii="Arial" w:hAnsi="Arial" w:cs="Arial"/>
          <w:b/>
          <w:bCs/>
          <w:sz w:val="24"/>
          <w:szCs w:val="24"/>
          <w:lang w:val="en-GB"/>
        </w:rPr>
        <w:t xml:space="preserve"> P</w:t>
      </w:r>
      <w:r w:rsidR="00391C9C" w:rsidRPr="00391C9C">
        <w:rPr>
          <w:rFonts w:ascii="Arial" w:hAnsi="Arial" w:cs="Arial"/>
          <w:b/>
          <w:bCs/>
          <w:sz w:val="24"/>
          <w:szCs w:val="24"/>
          <w:lang w:val="en-GB"/>
        </w:rPr>
        <w:t>rincipal</w:t>
      </w:r>
      <w:r w:rsidRPr="00391C9C">
        <w:rPr>
          <w:rFonts w:ascii="Arial" w:hAnsi="Arial" w:cs="Arial"/>
          <w:b/>
          <w:bCs/>
          <w:sz w:val="24"/>
          <w:szCs w:val="24"/>
          <w:lang w:val="en-GB"/>
        </w:rPr>
        <w:t xml:space="preserve"> S</w:t>
      </w:r>
      <w:r w:rsidR="00391C9C" w:rsidRPr="00391C9C">
        <w:rPr>
          <w:rFonts w:ascii="Arial" w:hAnsi="Arial" w:cs="Arial"/>
          <w:b/>
          <w:bCs/>
          <w:sz w:val="24"/>
          <w:szCs w:val="24"/>
          <w:lang w:val="en-GB"/>
        </w:rPr>
        <w:t>upervisor</w:t>
      </w:r>
      <w:r w:rsidRPr="00493071">
        <w:rPr>
          <w:rFonts w:ascii="Arial" w:hAnsi="Arial" w:cs="Arial"/>
          <w:sz w:val="24"/>
          <w:szCs w:val="24"/>
          <w:lang w:val="en-GB"/>
        </w:rPr>
        <w:t xml:space="preserve"> (</w:t>
      </w:r>
      <w:r w:rsidRPr="00493071">
        <w:rPr>
          <w:rFonts w:ascii="Arial" w:hAnsi="Arial" w:cs="Arial"/>
          <w:i/>
          <w:iCs/>
          <w:sz w:val="24"/>
          <w:szCs w:val="24"/>
          <w:lang w:val="en-GB"/>
        </w:rPr>
        <w:t>must be a TSTA):</w:t>
      </w:r>
      <w:r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spacing w:val="-2"/>
            <w:sz w:val="24"/>
            <w:szCs w:val="24"/>
            <w:lang w:val="en-GB"/>
          </w:rPr>
          <w:id w:val="-1866597560"/>
          <w:placeholder>
            <w:docPart w:val="46542C8AFF74465A8A0CD379BAF9EBA8"/>
          </w:placeholder>
          <w:showingPlcHdr/>
        </w:sdtPr>
        <w:sdtEndPr/>
        <w:sdtContent>
          <w:r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Pr="00493071">
        <w:rPr>
          <w:rFonts w:ascii="Arial" w:hAnsi="Arial" w:cs="Arial"/>
          <w:sz w:val="24"/>
          <w:szCs w:val="24"/>
          <w:lang w:val="en-GB"/>
        </w:rPr>
        <w:t xml:space="preserve"> </w:t>
      </w:r>
    </w:p>
    <w:p w14:paraId="28035A9C" w14:textId="02F9F399" w:rsidR="004A70C6" w:rsidRPr="00493071" w:rsidRDefault="004F38F0" w:rsidP="004F38F0">
      <w:pPr>
        <w:pStyle w:val="BodyText"/>
        <w:tabs>
          <w:tab w:val="left" w:pos="1418"/>
          <w:tab w:val="left" w:pos="4586"/>
          <w:tab w:val="left" w:pos="7505"/>
          <w:tab w:val="left" w:pos="9536"/>
        </w:tabs>
        <w:spacing w:line="360" w:lineRule="auto"/>
        <w:ind w:left="0" w:right="-355" w:hanging="11"/>
        <w:rPr>
          <w:rFonts w:ascii="Arial" w:hAnsi="Arial" w:cs="Arial"/>
          <w:sz w:val="24"/>
          <w:szCs w:val="24"/>
          <w:lang w:val="en-GB"/>
        </w:rPr>
      </w:pPr>
      <w:r w:rsidRPr="00391C9C">
        <w:rPr>
          <w:rFonts w:ascii="Arial" w:hAnsi="Arial" w:cs="Arial"/>
          <w:b/>
          <w:bCs/>
          <w:sz w:val="24"/>
          <w:szCs w:val="24"/>
          <w:lang w:val="en-GB"/>
        </w:rPr>
        <w:t>Field:</w:t>
      </w:r>
      <w:r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ab/>
      </w:r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Counselling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67261812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4A70C6" w:rsidRPr="00493071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/ Educational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195213001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4A70C6" w:rsidRPr="00493071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  <w:r w:rsidR="004A70C6" w:rsidRPr="00493071">
        <w:rPr>
          <w:rFonts w:ascii="Arial" w:hAnsi="Arial" w:cs="Arial"/>
          <w:spacing w:val="-10"/>
          <w:sz w:val="24"/>
          <w:szCs w:val="24"/>
          <w:lang w:val="en-GB"/>
        </w:rPr>
        <w:t xml:space="preserve"> / 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>Organizational</w:t>
      </w:r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548228009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4A70C6" w:rsidRPr="00493071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/ Psychotherapy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54567710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4A70C6" w:rsidRPr="00493071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</w:p>
    <w:p w14:paraId="23B7DECD" w14:textId="77777777" w:rsidR="004A70C6" w:rsidRPr="00493071" w:rsidRDefault="004A70C6" w:rsidP="004F38F0">
      <w:pPr>
        <w:pStyle w:val="BodyText"/>
        <w:spacing w:before="32"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</w:p>
    <w:p w14:paraId="43424A67" w14:textId="27C37386" w:rsidR="004A70C6" w:rsidRPr="00493071" w:rsidRDefault="00391C9C" w:rsidP="00117717">
      <w:pPr>
        <w:pStyle w:val="BodyText"/>
        <w:tabs>
          <w:tab w:val="left" w:pos="6587"/>
          <w:tab w:val="left" w:pos="10030"/>
        </w:tabs>
        <w:spacing w:before="1"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  <w:r w:rsidRPr="00391C9C">
        <w:rPr>
          <w:rFonts w:ascii="Arial" w:hAnsi="Arial" w:cs="Arial"/>
          <w:b/>
          <w:bCs/>
          <w:sz w:val="24"/>
          <w:szCs w:val="24"/>
          <w:lang w:val="en-GB"/>
        </w:rPr>
        <w:t>Dates Covered by this Report:</w:t>
      </w:r>
      <w:r w:rsidR="004A70C6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spacing w:val="-2"/>
            <w:sz w:val="24"/>
            <w:szCs w:val="24"/>
            <w:lang w:val="en-GB"/>
          </w:rPr>
          <w:id w:val="-710724318"/>
          <w:placeholder>
            <w:docPart w:val="1F464566711B486C93B6B72DEABC50CA"/>
          </w:placeholder>
        </w:sdtPr>
        <w:sdtEndPr/>
        <w:sdtContent>
          <w:bookmarkStart w:id="0" w:name="_Hlk188221832"/>
          <w:sdt>
            <w:sdtPr>
              <w:rPr>
                <w:rFonts w:ascii="Arial" w:hAnsi="Arial" w:cs="Arial"/>
                <w:color w:val="1D1B11"/>
                <w:sz w:val="24"/>
                <w:szCs w:val="24"/>
                <w:lang w:val="en-GB"/>
              </w:rPr>
              <w:id w:val="224184115"/>
              <w:placeholder>
                <w:docPart w:val="A09A86B310EB4B60AD2A85EC6C1BEB8E"/>
              </w:placeholder>
              <w:showingPlcHdr/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="004A70C6" w:rsidRPr="00493071">
                <w:rPr>
                  <w:rStyle w:val="PlaceholderText"/>
                  <w:rFonts w:ascii="Arial" w:hAnsi="Arial" w:cs="Arial"/>
                  <w:color w:val="0070C0"/>
                  <w:sz w:val="24"/>
                  <w:szCs w:val="24"/>
                  <w:lang w:val="en-GB"/>
                </w:rPr>
                <w:t>Click or tap to enter a date.</w:t>
              </w:r>
            </w:sdtContent>
          </w:sdt>
          <w:bookmarkEnd w:id="0"/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until </w:t>
      </w:r>
      <w:sdt>
        <w:sdtPr>
          <w:rPr>
            <w:rFonts w:ascii="Arial" w:hAnsi="Arial" w:cs="Arial"/>
            <w:spacing w:val="-2"/>
            <w:sz w:val="24"/>
            <w:szCs w:val="24"/>
            <w:lang w:val="en-GB"/>
          </w:rPr>
          <w:id w:val="1013346671"/>
          <w:placeholder>
            <w:docPart w:val="4F3C7F45B40145E5A9FF5D3C6183B964"/>
          </w:placeholder>
        </w:sdtPr>
        <w:sdtEndPr/>
        <w:sdtContent>
          <w:sdt>
            <w:sdtPr>
              <w:rPr>
                <w:rFonts w:ascii="Arial" w:hAnsi="Arial" w:cs="Arial"/>
                <w:color w:val="1D1B11"/>
                <w:sz w:val="24"/>
                <w:szCs w:val="24"/>
                <w:lang w:val="en-GB"/>
              </w:rPr>
              <w:id w:val="-292291642"/>
              <w:placeholder>
                <w:docPart w:val="191CFB563E064A11AF13833D1B1EF733"/>
              </w:placeholder>
              <w:showingPlcHdr/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="004A70C6" w:rsidRPr="00493071">
                <w:rPr>
                  <w:rStyle w:val="PlaceholderText"/>
                  <w:rFonts w:ascii="Arial" w:hAnsi="Arial" w:cs="Arial"/>
                  <w:color w:val="0070C0"/>
                  <w:sz w:val="24"/>
                  <w:szCs w:val="24"/>
                  <w:lang w:val="en-GB"/>
                </w:rPr>
                <w:t>Click or tap to enter a date.</w:t>
              </w:r>
            </w:sdtContent>
          </w:sdt>
        </w:sdtContent>
      </w:sdt>
      <w:bookmarkStart w:id="1" w:name="EVALUATING_YOUR_FIRST_CTA_WRITTEN_EXAM"/>
      <w:bookmarkEnd w:id="1"/>
    </w:p>
    <w:p w14:paraId="3C4CAB27" w14:textId="77777777" w:rsidR="00391C9C" w:rsidRDefault="00391C9C" w:rsidP="004F38F0">
      <w:pPr>
        <w:pStyle w:val="Heading1"/>
        <w:spacing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  <w:bookmarkStart w:id="2" w:name="FOR_PROVISIONAL_TEACHING_TRANSACTIONAL_A"/>
      <w:bookmarkEnd w:id="2"/>
    </w:p>
    <w:p w14:paraId="5691C98C" w14:textId="3D8F44BC" w:rsidR="006A7C4B" w:rsidRDefault="004A70C6" w:rsidP="004F38F0">
      <w:pPr>
        <w:pStyle w:val="Heading1"/>
        <w:spacing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TEACHING</w:t>
      </w:r>
      <w:r w:rsidR="006A7C4B">
        <w:rPr>
          <w:rFonts w:ascii="Arial" w:hAnsi="Arial" w:cs="Arial"/>
          <w:sz w:val="24"/>
          <w:szCs w:val="24"/>
          <w:lang w:val="en-GB"/>
        </w:rPr>
        <w:t>:</w:t>
      </w:r>
    </w:p>
    <w:p w14:paraId="175936CD" w14:textId="76812DD2" w:rsidR="004A63C2" w:rsidRPr="004A63C2" w:rsidRDefault="004A63C2" w:rsidP="004F38F0">
      <w:pPr>
        <w:pStyle w:val="Heading1"/>
        <w:spacing w:line="360" w:lineRule="auto"/>
        <w:ind w:left="0" w:right="-355"/>
        <w:rPr>
          <w:rFonts w:ascii="Arial" w:hAnsi="Arial" w:cs="Arial"/>
          <w:b w:val="0"/>
          <w:bCs w:val="0"/>
          <w:sz w:val="24"/>
          <w:szCs w:val="24"/>
          <w:lang w:val="en-GB"/>
        </w:rPr>
      </w:pPr>
      <w:r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>During th</w:t>
      </w:r>
      <w:r w:rsidR="0082254D">
        <w:rPr>
          <w:rFonts w:ascii="Arial" w:hAnsi="Arial" w:cs="Arial"/>
          <w:b w:val="0"/>
          <w:bCs w:val="0"/>
          <w:sz w:val="24"/>
          <w:szCs w:val="24"/>
          <w:lang w:val="en-GB"/>
        </w:rPr>
        <w:t>e</w:t>
      </w:r>
      <w:r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 period </w:t>
      </w:r>
      <w:r w:rsidR="0082254D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covered by this form </w:t>
      </w:r>
      <w:r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>I</w:t>
      </w:r>
      <w:r w:rsidR="00E50A29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 have</w:t>
      </w:r>
      <w:r w:rsidR="007C3DD8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 provided</w:t>
      </w:r>
      <w:r>
        <w:rPr>
          <w:rFonts w:ascii="Arial" w:hAnsi="Arial" w:cs="Arial"/>
          <w:b w:val="0"/>
          <w:bCs w:val="0"/>
          <w:sz w:val="24"/>
          <w:szCs w:val="24"/>
          <w:lang w:val="en-GB"/>
        </w:rPr>
        <w:t>:</w:t>
      </w:r>
    </w:p>
    <w:p w14:paraId="6AB9769B" w14:textId="5E108D4B" w:rsidR="004A70C6" w:rsidRPr="00493071" w:rsidRDefault="00285E95" w:rsidP="004F38F0">
      <w:pPr>
        <w:pStyle w:val="ListParagraph"/>
        <w:numPr>
          <w:ilvl w:val="0"/>
          <w:numId w:val="1"/>
        </w:numPr>
        <w:tabs>
          <w:tab w:val="left" w:pos="938"/>
          <w:tab w:val="left" w:pos="9675"/>
        </w:tabs>
        <w:spacing w:before="23" w:line="360" w:lineRule="auto"/>
        <w:ind w:left="284" w:right="-355" w:hanging="253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pacing w:val="-2"/>
            <w:sz w:val="24"/>
            <w:szCs w:val="24"/>
            <w:lang w:val="en-GB"/>
          </w:rPr>
          <w:id w:val="-186920058"/>
          <w:placeholder>
            <w:docPart w:val="AC3AC08B9E40432CAB1B2C4DB25BBDCC"/>
          </w:placeholder>
        </w:sdtPr>
        <w:sdtEndPr/>
        <w:sdtContent>
          <w:r w:rsidR="00280132" w:rsidRPr="0030537B">
            <w:rPr>
              <w:rFonts w:ascii="Arial" w:hAnsi="Arial" w:cs="Arial"/>
              <w:color w:val="0070C0"/>
              <w:spacing w:val="-2"/>
              <w:sz w:val="24"/>
              <w:szCs w:val="24"/>
              <w:lang w:val="en-GB"/>
            </w:rPr>
            <w:t>Click or tap to enter number</w:t>
          </w:r>
          <w:r w:rsidR="0030537B" w:rsidRPr="0030537B">
            <w:rPr>
              <w:rFonts w:ascii="Arial" w:hAnsi="Arial" w:cs="Arial"/>
              <w:color w:val="0070C0"/>
              <w:spacing w:val="-2"/>
              <w:sz w:val="24"/>
              <w:szCs w:val="24"/>
              <w:lang w:val="en-GB"/>
            </w:rPr>
            <w:t xml:space="preserve"> of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TA</w:t>
      </w:r>
      <w:r w:rsidR="004A70C6" w:rsidRPr="00493071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101</w:t>
      </w:r>
      <w:r w:rsidR="004A70C6" w:rsidRPr="00493071">
        <w:rPr>
          <w:rFonts w:ascii="Arial" w:hAnsi="Arial" w:cs="Arial"/>
          <w:spacing w:val="-9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courses</w:t>
      </w:r>
      <w:r w:rsidR="004A70C6" w:rsidRPr="00493071">
        <w:rPr>
          <w:rFonts w:ascii="Arial" w:hAnsi="Arial" w:cs="Arial"/>
          <w:spacing w:val="-9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taught</w:t>
      </w:r>
      <w:r w:rsidR="00362EBC">
        <w:rPr>
          <w:rFonts w:ascii="Arial" w:hAnsi="Arial" w:cs="Arial"/>
          <w:sz w:val="24"/>
          <w:szCs w:val="24"/>
          <w:lang w:val="en-GB"/>
        </w:rPr>
        <w:t xml:space="preserve"> on the following</w:t>
      </w:r>
      <w:r w:rsidR="0082254D">
        <w:rPr>
          <w:rFonts w:ascii="Arial" w:hAnsi="Arial" w:cs="Arial"/>
          <w:sz w:val="24"/>
          <w:szCs w:val="24"/>
          <w:lang w:val="en-GB"/>
        </w:rPr>
        <w:t xml:space="preserve"> dates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: </w:t>
      </w:r>
      <w:sdt>
        <w:sdtPr>
          <w:rPr>
            <w:rFonts w:ascii="Arial" w:hAnsi="Arial" w:cs="Arial"/>
            <w:spacing w:val="-2"/>
            <w:sz w:val="24"/>
            <w:szCs w:val="24"/>
            <w:lang w:val="en-GB"/>
          </w:rPr>
          <w:id w:val="-1965575739"/>
          <w:placeholder>
            <w:docPart w:val="AE9715EFCBC0496089E86A69178C384B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n</w:t>
      </w:r>
      <w:r w:rsidR="004A70C6" w:rsidRPr="00493071">
        <w:rPr>
          <w:rFonts w:ascii="Arial" w:hAnsi="Arial" w:cs="Arial"/>
          <w:sz w:val="24"/>
          <w:szCs w:val="24"/>
          <w:lang w:val="en-GB"/>
        </w:rPr>
        <w:t>umber of hours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of each: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358123698"/>
          <w:placeholder>
            <w:docPart w:val="8D73E89E78A94CA6929BB08A1BB0FFEE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681C6DA3" w14:textId="50FF9BA8" w:rsidR="004A70C6" w:rsidRPr="00493071" w:rsidRDefault="00285E95" w:rsidP="004F38F0">
      <w:pPr>
        <w:pStyle w:val="ListParagraph"/>
        <w:numPr>
          <w:ilvl w:val="0"/>
          <w:numId w:val="1"/>
        </w:numPr>
        <w:tabs>
          <w:tab w:val="left" w:pos="938"/>
          <w:tab w:val="left" w:pos="9675"/>
        </w:tabs>
        <w:spacing w:before="23" w:line="360" w:lineRule="auto"/>
        <w:ind w:left="284" w:right="-355" w:hanging="253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-109980514"/>
          <w:placeholder>
            <w:docPart w:val="E481E5511C114DA8B7548EAFFA97BC62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hours</w:t>
      </w:r>
      <w:r w:rsidR="004A70C6" w:rsidRPr="00493071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teaching</w:t>
      </w:r>
      <w:r w:rsidR="004A70C6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TA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or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materials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related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to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D3E70">
        <w:rPr>
          <w:rFonts w:ascii="Arial" w:hAnsi="Arial" w:cs="Arial"/>
          <w:sz w:val="24"/>
          <w:szCs w:val="24"/>
          <w:lang w:val="en-GB"/>
        </w:rPr>
        <w:t>my</w:t>
      </w:r>
      <w:r w:rsidR="00571682">
        <w:rPr>
          <w:rFonts w:ascii="Arial" w:hAnsi="Arial" w:cs="Arial"/>
          <w:sz w:val="24"/>
          <w:szCs w:val="24"/>
          <w:lang w:val="en-GB"/>
        </w:rPr>
        <w:t xml:space="preserve"> field of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>specialization.</w:t>
      </w:r>
    </w:p>
    <w:p w14:paraId="11EF1771" w14:textId="77777777" w:rsidR="000C60D7" w:rsidRPr="007C3DD8" w:rsidRDefault="00285E95" w:rsidP="001F66CD">
      <w:pPr>
        <w:pStyle w:val="ListParagraph"/>
        <w:numPr>
          <w:ilvl w:val="0"/>
          <w:numId w:val="1"/>
        </w:numPr>
        <w:tabs>
          <w:tab w:val="left" w:pos="380"/>
          <w:tab w:val="left" w:pos="953"/>
        </w:tabs>
        <w:spacing w:before="23" w:line="360" w:lineRule="auto"/>
        <w:ind w:left="284" w:right="-355" w:hanging="255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-1290970792"/>
          <w:placeholder>
            <w:docPart w:val="34AAAD2BE755408E8B87ACA916EE7772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hours</w:t>
      </w:r>
      <w:r w:rsidR="004A70C6" w:rsidRPr="00493071">
        <w:rPr>
          <w:rFonts w:ascii="Arial" w:hAnsi="Arial" w:cs="Arial"/>
          <w:spacing w:val="-9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presentations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at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conferences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and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professional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>meetings.</w:t>
      </w:r>
    </w:p>
    <w:p w14:paraId="0F46F156" w14:textId="6FA12D18" w:rsidR="007C3DD8" w:rsidRPr="00ED6C5B" w:rsidRDefault="007C3DD8" w:rsidP="00ED6C5B">
      <w:pPr>
        <w:pStyle w:val="Heading1"/>
        <w:spacing w:line="360" w:lineRule="auto"/>
        <w:ind w:left="0" w:right="-355"/>
        <w:rPr>
          <w:rFonts w:ascii="Arial" w:hAnsi="Arial" w:cs="Arial"/>
          <w:b w:val="0"/>
          <w:bCs w:val="0"/>
          <w:sz w:val="24"/>
          <w:szCs w:val="24"/>
          <w:lang w:val="en-GB"/>
        </w:rPr>
      </w:pPr>
      <w:r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>During th</w:t>
      </w:r>
      <w:r>
        <w:rPr>
          <w:rFonts w:ascii="Arial" w:hAnsi="Arial" w:cs="Arial"/>
          <w:b w:val="0"/>
          <w:bCs w:val="0"/>
          <w:sz w:val="24"/>
          <w:szCs w:val="24"/>
          <w:lang w:val="en-GB"/>
        </w:rPr>
        <w:t>e</w:t>
      </w:r>
      <w:r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 period </w:t>
      </w:r>
      <w:r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covered by this form </w:t>
      </w:r>
      <w:r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>I</w:t>
      </w:r>
      <w:r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 have received:</w:t>
      </w:r>
    </w:p>
    <w:p w14:paraId="221B46E2" w14:textId="58E1FD15" w:rsidR="001F66CD" w:rsidRDefault="00285E95" w:rsidP="001F66CD">
      <w:pPr>
        <w:pStyle w:val="ListParagraph"/>
        <w:numPr>
          <w:ilvl w:val="0"/>
          <w:numId w:val="1"/>
        </w:numPr>
        <w:tabs>
          <w:tab w:val="left" w:pos="380"/>
          <w:tab w:val="left" w:pos="953"/>
        </w:tabs>
        <w:spacing w:before="23" w:line="360" w:lineRule="auto"/>
        <w:ind w:left="284" w:right="-355" w:hanging="255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-2048603392"/>
          <w:placeholder>
            <w:docPart w:val="F9B69B0FD95C794FBCA6B3B2BBEB5566"/>
          </w:placeholder>
          <w:showingPlcHdr/>
        </w:sdtPr>
        <w:sdtEndPr/>
        <w:sdtContent>
          <w:r w:rsidR="001F66CD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1F66CD" w:rsidRPr="00493071">
        <w:rPr>
          <w:rFonts w:ascii="Arial" w:hAnsi="Arial" w:cs="Arial"/>
          <w:sz w:val="24"/>
          <w:szCs w:val="24"/>
          <w:lang w:val="en-GB"/>
        </w:rPr>
        <w:t xml:space="preserve"> hours</w:t>
      </w:r>
      <w:r w:rsidR="001F66CD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of</w:t>
      </w:r>
      <w:r w:rsidR="001F66CD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supervision</w:t>
      </w:r>
      <w:r w:rsidR="001F66CD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on</w:t>
      </w:r>
      <w:r w:rsidR="001F66CD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82254D">
        <w:rPr>
          <w:rFonts w:ascii="Arial" w:hAnsi="Arial" w:cs="Arial"/>
          <w:sz w:val="24"/>
          <w:szCs w:val="24"/>
          <w:lang w:val="en-GB"/>
        </w:rPr>
        <w:t>my</w:t>
      </w:r>
      <w:r w:rsidR="001F66CD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teaching</w:t>
      </w:r>
      <w:r w:rsidR="001F66CD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by</w:t>
      </w:r>
      <w:r w:rsidR="001F66CD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a</w:t>
      </w:r>
      <w:r w:rsidR="001F66CD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TSTA</w:t>
      </w:r>
      <w:r w:rsidR="001F66CD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(list</w:t>
      </w:r>
      <w:r w:rsidR="001F66CD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names</w:t>
      </w:r>
      <w:r w:rsidR="001F66CD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and</w:t>
      </w:r>
      <w:r w:rsidR="001F66CD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number</w:t>
      </w:r>
      <w:r w:rsidR="001F66CD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of</w:t>
      </w:r>
      <w:r w:rsidR="001F66CD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hours</w:t>
      </w:r>
      <w:r w:rsidR="001F66CD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of supervision on addendum).</w:t>
      </w:r>
    </w:p>
    <w:p w14:paraId="320968C6" w14:textId="77777777" w:rsidR="0082254D" w:rsidRDefault="0082254D" w:rsidP="001764C5">
      <w:pPr>
        <w:pStyle w:val="Heading1"/>
        <w:spacing w:line="360" w:lineRule="auto"/>
        <w:ind w:left="0" w:right="-355"/>
        <w:rPr>
          <w:rFonts w:ascii="Arial" w:hAnsi="Arial" w:cs="Arial"/>
          <w:b w:val="0"/>
          <w:bCs w:val="0"/>
          <w:sz w:val="24"/>
          <w:szCs w:val="24"/>
          <w:lang w:val="en-GB"/>
        </w:rPr>
      </w:pPr>
    </w:p>
    <w:p w14:paraId="0D04614C" w14:textId="660D0DA6" w:rsidR="00E96DF5" w:rsidRPr="001764C5" w:rsidRDefault="00285E95" w:rsidP="001764C5">
      <w:pPr>
        <w:pStyle w:val="Heading1"/>
        <w:spacing w:line="360" w:lineRule="auto"/>
        <w:ind w:left="0" w:right="-355"/>
        <w:rPr>
          <w:rFonts w:ascii="Arial" w:hAnsi="Arial" w:cs="Arial"/>
          <w:b w:val="0"/>
          <w:bCs w:val="0"/>
          <w:sz w:val="24"/>
          <w:szCs w:val="24"/>
          <w:lang w:val="en-GB"/>
        </w:rPr>
      </w:pPr>
      <w:r>
        <w:rPr>
          <w:rFonts w:ascii="Arial" w:hAnsi="Arial" w:cs="Arial"/>
          <w:b w:val="0"/>
          <w:bCs w:val="0"/>
          <w:sz w:val="24"/>
          <w:szCs w:val="24"/>
          <w:lang w:val="en-GB"/>
        </w:rPr>
        <w:t>Since becoming a PTSTA, i</w:t>
      </w:r>
      <w:r w:rsidR="00DC3012">
        <w:rPr>
          <w:rFonts w:ascii="Arial" w:hAnsi="Arial" w:cs="Arial"/>
          <w:b w:val="0"/>
          <w:bCs w:val="0"/>
          <w:sz w:val="24"/>
          <w:szCs w:val="24"/>
          <w:lang w:val="en-GB"/>
        </w:rPr>
        <w:t>n total as a trainer</w:t>
      </w:r>
      <w:r w:rsidR="00A32983">
        <w:rPr>
          <w:rFonts w:ascii="Arial" w:hAnsi="Arial" w:cs="Arial"/>
          <w:b w:val="0"/>
          <w:bCs w:val="0"/>
          <w:sz w:val="24"/>
          <w:szCs w:val="24"/>
          <w:lang w:val="en-GB"/>
        </w:rPr>
        <w:t>,</w:t>
      </w:r>
      <w:r w:rsidR="00F73E57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 </w:t>
      </w:r>
      <w:r w:rsidR="00E96DF5"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I </w:t>
      </w:r>
      <w:r w:rsidR="001764C5">
        <w:rPr>
          <w:rFonts w:ascii="Arial" w:hAnsi="Arial" w:cs="Arial"/>
          <w:b w:val="0"/>
          <w:bCs w:val="0"/>
          <w:sz w:val="24"/>
          <w:szCs w:val="24"/>
          <w:lang w:val="en-GB"/>
        </w:rPr>
        <w:t>have</w:t>
      </w:r>
      <w:r w:rsidR="00ED6C5B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 </w:t>
      </w:r>
      <w:r w:rsidR="00721A1C">
        <w:rPr>
          <w:rFonts w:ascii="Arial" w:hAnsi="Arial" w:cs="Arial"/>
          <w:b w:val="0"/>
          <w:bCs w:val="0"/>
          <w:sz w:val="24"/>
          <w:szCs w:val="24"/>
          <w:lang w:val="en-GB"/>
        </w:rPr>
        <w:t>recorded</w:t>
      </w:r>
      <w:r w:rsidR="00E96DF5">
        <w:rPr>
          <w:rFonts w:ascii="Arial" w:hAnsi="Arial" w:cs="Arial"/>
          <w:b w:val="0"/>
          <w:bCs w:val="0"/>
          <w:sz w:val="24"/>
          <w:szCs w:val="24"/>
          <w:lang w:val="en-GB"/>
        </w:rPr>
        <w:t>:</w:t>
      </w:r>
    </w:p>
    <w:p w14:paraId="25A70572" w14:textId="5174F9CF" w:rsidR="004A70C6" w:rsidRPr="00493071" w:rsidRDefault="00285E95" w:rsidP="004F38F0">
      <w:pPr>
        <w:pStyle w:val="ListParagraph"/>
        <w:numPr>
          <w:ilvl w:val="0"/>
          <w:numId w:val="1"/>
        </w:numPr>
        <w:tabs>
          <w:tab w:val="left" w:pos="379"/>
          <w:tab w:val="left" w:pos="953"/>
        </w:tabs>
        <w:spacing w:before="22" w:line="360" w:lineRule="auto"/>
        <w:ind w:left="284" w:right="-355" w:hanging="254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1881901161"/>
          <w:placeholder>
            <w:docPart w:val="0E645C61DA7B2A48AFCE3446970CA550"/>
          </w:placeholder>
          <w:showingPlcHdr/>
        </w:sdtPr>
        <w:sdtEndPr/>
        <w:sdtContent>
          <w:r w:rsidR="000C60D7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0C60D7" w:rsidRPr="00493071">
        <w:rPr>
          <w:rFonts w:ascii="Arial" w:hAnsi="Arial" w:cs="Arial"/>
          <w:sz w:val="24"/>
          <w:szCs w:val="24"/>
          <w:lang w:val="en-GB"/>
        </w:rPr>
        <w:t xml:space="preserve"> total</w:t>
      </w:r>
      <w:r w:rsidR="000C60D7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0C60D7" w:rsidRPr="00493071">
        <w:rPr>
          <w:rFonts w:ascii="Arial" w:hAnsi="Arial" w:cs="Arial"/>
          <w:sz w:val="24"/>
          <w:szCs w:val="24"/>
          <w:lang w:val="en-GB"/>
        </w:rPr>
        <w:t>hours</w:t>
      </w:r>
      <w:r w:rsidR="000C60D7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0C60D7" w:rsidRPr="00493071">
        <w:rPr>
          <w:rFonts w:ascii="Arial" w:hAnsi="Arial" w:cs="Arial"/>
          <w:sz w:val="24"/>
          <w:szCs w:val="24"/>
          <w:lang w:val="en-GB"/>
        </w:rPr>
        <w:t>of</w:t>
      </w:r>
      <w:r w:rsidR="000C60D7">
        <w:rPr>
          <w:rFonts w:ascii="Arial" w:hAnsi="Arial" w:cs="Arial"/>
          <w:sz w:val="24"/>
          <w:szCs w:val="24"/>
          <w:lang w:val="en-GB"/>
        </w:rPr>
        <w:t xml:space="preserve"> teaching TA </w:t>
      </w:r>
      <w:r w:rsidR="000C60D7" w:rsidRPr="00493071">
        <w:rPr>
          <w:rFonts w:ascii="Arial" w:hAnsi="Arial" w:cs="Arial"/>
          <w:sz w:val="24"/>
          <w:szCs w:val="24"/>
          <w:lang w:val="en-GB"/>
        </w:rPr>
        <w:t>or</w:t>
      </w:r>
      <w:r w:rsidR="000C60D7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0C60D7" w:rsidRPr="00493071">
        <w:rPr>
          <w:rFonts w:ascii="Arial" w:hAnsi="Arial" w:cs="Arial"/>
          <w:sz w:val="24"/>
          <w:szCs w:val="24"/>
          <w:lang w:val="en-GB"/>
        </w:rPr>
        <w:t>materials</w:t>
      </w:r>
      <w:r w:rsidR="000C60D7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0C60D7" w:rsidRPr="00493071">
        <w:rPr>
          <w:rFonts w:ascii="Arial" w:hAnsi="Arial" w:cs="Arial"/>
          <w:sz w:val="24"/>
          <w:szCs w:val="24"/>
          <w:lang w:val="en-GB"/>
        </w:rPr>
        <w:t>related</w:t>
      </w:r>
      <w:r w:rsidR="000C60D7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0C60D7" w:rsidRPr="00493071">
        <w:rPr>
          <w:rFonts w:ascii="Arial" w:hAnsi="Arial" w:cs="Arial"/>
          <w:sz w:val="24"/>
          <w:szCs w:val="24"/>
          <w:lang w:val="en-GB"/>
        </w:rPr>
        <w:t>to</w:t>
      </w:r>
      <w:r w:rsidR="000C60D7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82254D">
        <w:rPr>
          <w:rFonts w:ascii="Arial" w:hAnsi="Arial" w:cs="Arial"/>
          <w:sz w:val="24"/>
          <w:szCs w:val="24"/>
          <w:lang w:val="en-GB"/>
        </w:rPr>
        <w:t>my</w:t>
      </w:r>
      <w:r w:rsidR="000C60D7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0C60D7" w:rsidRPr="00493071">
        <w:rPr>
          <w:rFonts w:ascii="Arial" w:hAnsi="Arial" w:cs="Arial"/>
          <w:spacing w:val="-2"/>
          <w:sz w:val="24"/>
          <w:szCs w:val="24"/>
          <w:lang w:val="en-GB"/>
        </w:rPr>
        <w:t>specialization.</w:t>
      </w:r>
    </w:p>
    <w:p w14:paraId="1388AA3A" w14:textId="5CACA52C" w:rsidR="004A70C6" w:rsidRPr="001764C5" w:rsidRDefault="00285E95" w:rsidP="004F38F0">
      <w:pPr>
        <w:pStyle w:val="ListParagraph"/>
        <w:numPr>
          <w:ilvl w:val="0"/>
          <w:numId w:val="1"/>
        </w:numPr>
        <w:tabs>
          <w:tab w:val="left" w:pos="379"/>
          <w:tab w:val="left" w:pos="953"/>
        </w:tabs>
        <w:spacing w:before="23" w:line="360" w:lineRule="auto"/>
        <w:ind w:left="284" w:right="-355" w:hanging="254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2083483053"/>
          <w:placeholder>
            <w:docPart w:val="AD3E665F721149B5A367A24533D2037C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total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hours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presentations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to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date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at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national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or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international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meetings.</w:t>
      </w:r>
    </w:p>
    <w:p w14:paraId="73E32DF2" w14:textId="0391FB03" w:rsidR="001764C5" w:rsidRDefault="00285E95" w:rsidP="001764C5">
      <w:pPr>
        <w:pStyle w:val="ListParagraph"/>
        <w:numPr>
          <w:ilvl w:val="0"/>
          <w:numId w:val="1"/>
        </w:numPr>
        <w:tabs>
          <w:tab w:val="left" w:pos="380"/>
          <w:tab w:val="left" w:pos="953"/>
        </w:tabs>
        <w:spacing w:before="23" w:line="360" w:lineRule="auto"/>
        <w:ind w:left="284" w:right="-355" w:hanging="255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906033648"/>
          <w:placeholder>
            <w:docPart w:val="FEE28A618887D945A2ED3C0DD786DCBD"/>
          </w:placeholder>
          <w:showingPlcHdr/>
        </w:sdtPr>
        <w:sdtEndPr/>
        <w:sdtContent>
          <w:r w:rsidR="001764C5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1764C5" w:rsidRPr="00493071">
        <w:rPr>
          <w:rFonts w:ascii="Arial" w:hAnsi="Arial" w:cs="Arial"/>
          <w:sz w:val="24"/>
          <w:szCs w:val="24"/>
          <w:lang w:val="en-GB"/>
        </w:rPr>
        <w:t xml:space="preserve"> hours</w:t>
      </w:r>
      <w:r w:rsidR="001764C5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1764C5" w:rsidRPr="00493071">
        <w:rPr>
          <w:rFonts w:ascii="Arial" w:hAnsi="Arial" w:cs="Arial"/>
          <w:sz w:val="24"/>
          <w:szCs w:val="24"/>
          <w:lang w:val="en-GB"/>
        </w:rPr>
        <w:t>of</w:t>
      </w:r>
      <w:r w:rsidR="001764C5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1764C5" w:rsidRPr="00493071">
        <w:rPr>
          <w:rFonts w:ascii="Arial" w:hAnsi="Arial" w:cs="Arial"/>
          <w:sz w:val="24"/>
          <w:szCs w:val="24"/>
          <w:lang w:val="en-GB"/>
        </w:rPr>
        <w:t>supervision</w:t>
      </w:r>
      <w:r w:rsidR="001764C5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1764C5" w:rsidRPr="00493071">
        <w:rPr>
          <w:rFonts w:ascii="Arial" w:hAnsi="Arial" w:cs="Arial"/>
          <w:sz w:val="24"/>
          <w:szCs w:val="24"/>
          <w:lang w:val="en-GB"/>
        </w:rPr>
        <w:t>on</w:t>
      </w:r>
      <w:r w:rsidR="001764C5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82254D">
        <w:rPr>
          <w:rFonts w:ascii="Arial" w:hAnsi="Arial" w:cs="Arial"/>
          <w:sz w:val="24"/>
          <w:szCs w:val="24"/>
          <w:lang w:val="en-GB"/>
        </w:rPr>
        <w:t>my</w:t>
      </w:r>
      <w:r w:rsidR="001764C5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1764C5" w:rsidRPr="00493071">
        <w:rPr>
          <w:rFonts w:ascii="Arial" w:hAnsi="Arial" w:cs="Arial"/>
          <w:sz w:val="24"/>
          <w:szCs w:val="24"/>
          <w:lang w:val="en-GB"/>
        </w:rPr>
        <w:t>teaching</w:t>
      </w:r>
      <w:r w:rsidR="001764C5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1764C5" w:rsidRPr="00493071">
        <w:rPr>
          <w:rFonts w:ascii="Arial" w:hAnsi="Arial" w:cs="Arial"/>
          <w:sz w:val="24"/>
          <w:szCs w:val="24"/>
          <w:lang w:val="en-GB"/>
        </w:rPr>
        <w:t>by</w:t>
      </w:r>
      <w:r w:rsidR="001764C5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1764C5" w:rsidRPr="00493071">
        <w:rPr>
          <w:rFonts w:ascii="Arial" w:hAnsi="Arial" w:cs="Arial"/>
          <w:sz w:val="24"/>
          <w:szCs w:val="24"/>
          <w:lang w:val="en-GB"/>
        </w:rPr>
        <w:t>a</w:t>
      </w:r>
      <w:r w:rsidR="001764C5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1764C5" w:rsidRPr="00493071">
        <w:rPr>
          <w:rFonts w:ascii="Arial" w:hAnsi="Arial" w:cs="Arial"/>
          <w:sz w:val="24"/>
          <w:szCs w:val="24"/>
          <w:lang w:val="en-GB"/>
        </w:rPr>
        <w:t>TSTA</w:t>
      </w:r>
      <w:r w:rsidR="001764C5">
        <w:rPr>
          <w:rFonts w:ascii="Arial" w:hAnsi="Arial" w:cs="Arial"/>
          <w:spacing w:val="-3"/>
          <w:sz w:val="24"/>
          <w:szCs w:val="24"/>
          <w:lang w:val="en-GB"/>
        </w:rPr>
        <w:t>.</w:t>
      </w:r>
    </w:p>
    <w:p w14:paraId="45FAA955" w14:textId="1D72D8E9" w:rsidR="004A70C6" w:rsidRDefault="004A70C6" w:rsidP="004F38F0">
      <w:pPr>
        <w:pStyle w:val="Heading1"/>
        <w:spacing w:before="1"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  <w:bookmarkStart w:id="3" w:name="FOR_PROVISIONAL_SUPERVISING_TRANSACTIONA"/>
      <w:bookmarkEnd w:id="3"/>
      <w:r w:rsidRPr="00493071">
        <w:rPr>
          <w:rFonts w:ascii="Arial" w:hAnsi="Arial" w:cs="Arial"/>
          <w:sz w:val="24"/>
          <w:szCs w:val="24"/>
          <w:lang w:val="en-GB"/>
        </w:rPr>
        <w:lastRenderedPageBreak/>
        <w:t>SUPERVISI</w:t>
      </w:r>
      <w:r w:rsidR="00573617">
        <w:rPr>
          <w:rFonts w:ascii="Arial" w:hAnsi="Arial" w:cs="Arial"/>
          <w:sz w:val="24"/>
          <w:szCs w:val="24"/>
          <w:lang w:val="en-GB"/>
        </w:rPr>
        <w:t>ON:</w:t>
      </w:r>
    </w:p>
    <w:p w14:paraId="6B570441" w14:textId="27ACE33A" w:rsidR="00C56540" w:rsidRPr="004A63C2" w:rsidRDefault="00C56540" w:rsidP="00C56540">
      <w:pPr>
        <w:pStyle w:val="Heading1"/>
        <w:spacing w:line="360" w:lineRule="auto"/>
        <w:ind w:left="0" w:right="-355"/>
        <w:rPr>
          <w:rFonts w:ascii="Arial" w:hAnsi="Arial" w:cs="Arial"/>
          <w:b w:val="0"/>
          <w:bCs w:val="0"/>
          <w:sz w:val="24"/>
          <w:szCs w:val="24"/>
          <w:lang w:val="en-GB"/>
        </w:rPr>
      </w:pPr>
      <w:r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>During th</w:t>
      </w:r>
      <w:r>
        <w:rPr>
          <w:rFonts w:ascii="Arial" w:hAnsi="Arial" w:cs="Arial"/>
          <w:b w:val="0"/>
          <w:bCs w:val="0"/>
          <w:sz w:val="24"/>
          <w:szCs w:val="24"/>
          <w:lang w:val="en-GB"/>
        </w:rPr>
        <w:t>e</w:t>
      </w:r>
      <w:r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 period </w:t>
      </w:r>
      <w:r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covered by this form </w:t>
      </w:r>
      <w:r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I </w:t>
      </w:r>
      <w:r w:rsidR="00C105A0">
        <w:rPr>
          <w:rFonts w:ascii="Arial" w:hAnsi="Arial" w:cs="Arial"/>
          <w:b w:val="0"/>
          <w:bCs w:val="0"/>
          <w:sz w:val="24"/>
          <w:szCs w:val="24"/>
          <w:lang w:val="en-GB"/>
        </w:rPr>
        <w:t>have</w:t>
      </w:r>
      <w:r>
        <w:rPr>
          <w:rFonts w:ascii="Arial" w:hAnsi="Arial" w:cs="Arial"/>
          <w:b w:val="0"/>
          <w:bCs w:val="0"/>
          <w:sz w:val="24"/>
          <w:szCs w:val="24"/>
          <w:lang w:val="en-GB"/>
        </w:rPr>
        <w:t>:</w:t>
      </w:r>
    </w:p>
    <w:p w14:paraId="321A2091" w14:textId="0258284C" w:rsidR="00E87E1F" w:rsidRPr="00E87E1F" w:rsidRDefault="00C105A0" w:rsidP="00E87E1F">
      <w:pPr>
        <w:pStyle w:val="ListParagraph"/>
        <w:numPr>
          <w:ilvl w:val="0"/>
          <w:numId w:val="1"/>
        </w:numPr>
        <w:tabs>
          <w:tab w:val="left" w:pos="379"/>
          <w:tab w:val="left" w:pos="682"/>
          <w:tab w:val="left" w:pos="953"/>
          <w:tab w:val="left" w:pos="5389"/>
        </w:tabs>
        <w:spacing w:before="23" w:line="360" w:lineRule="auto"/>
        <w:ind w:left="284" w:right="-355" w:hanging="254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Provided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950244412"/>
          <w:placeholder>
            <w:docPart w:val="10BAD58FD565441B80B7796CB169E6B0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hours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 supervision</w:t>
      </w:r>
      <w:r w:rsidR="00E87E1F">
        <w:rPr>
          <w:rFonts w:ascii="Arial" w:hAnsi="Arial" w:cs="Arial"/>
          <w:sz w:val="24"/>
          <w:szCs w:val="24"/>
          <w:lang w:val="en-GB"/>
        </w:rPr>
        <w:t>, including: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</w:p>
    <w:p w14:paraId="77343A06" w14:textId="6910C356" w:rsidR="00FD6DA8" w:rsidRDefault="00FD6DA8" w:rsidP="00FD6DA8">
      <w:pPr>
        <w:pStyle w:val="ListParagraph"/>
        <w:tabs>
          <w:tab w:val="left" w:pos="379"/>
          <w:tab w:val="left" w:pos="682"/>
          <w:tab w:val="left" w:pos="953"/>
          <w:tab w:val="left" w:pos="5389"/>
        </w:tabs>
        <w:spacing w:before="23" w:line="360" w:lineRule="auto"/>
        <w:ind w:left="284" w:right="-355"/>
        <w:rPr>
          <w:rFonts w:ascii="Arial" w:hAnsi="Arial" w:cs="Arial"/>
          <w:spacing w:val="-2"/>
          <w:sz w:val="24"/>
          <w:szCs w:val="24"/>
          <w:lang w:val="en-GB"/>
        </w:rPr>
      </w:pPr>
      <w:r>
        <w:rPr>
          <w:rStyle w:val="PlaceholderText"/>
          <w:rFonts w:ascii="Arial" w:hAnsi="Arial" w:cs="Arial"/>
          <w:color w:val="0070C0"/>
          <w:sz w:val="24"/>
          <w:szCs w:val="24"/>
          <w:lang w:val="en-GB"/>
        </w:rPr>
        <w:tab/>
      </w:r>
      <w:r w:rsidR="00B206D3">
        <w:rPr>
          <w:rStyle w:val="PlaceholderText"/>
          <w:rFonts w:ascii="Arial" w:hAnsi="Arial" w:cs="Arial"/>
          <w:color w:val="0070C0"/>
          <w:sz w:val="24"/>
          <w:szCs w:val="24"/>
          <w:lang w:val="en-GB"/>
        </w:rPr>
        <w:tab/>
      </w:r>
      <w:r>
        <w:rPr>
          <w:rStyle w:val="PlaceholderText"/>
          <w:rFonts w:ascii="Arial" w:hAnsi="Arial" w:cs="Arial"/>
          <w:color w:val="0070C0"/>
          <w:sz w:val="24"/>
          <w:szCs w:val="24"/>
          <w:lang w:val="en-GB"/>
        </w:rPr>
        <w:tab/>
      </w:r>
      <w:sdt>
        <w:sdtPr>
          <w:rPr>
            <w:rFonts w:ascii="Arial" w:hAnsi="Arial" w:cs="Arial"/>
            <w:sz w:val="24"/>
            <w:szCs w:val="24"/>
            <w:lang w:val="en-GB"/>
          </w:rPr>
          <w:id w:val="1909267617"/>
          <w:placeholder>
            <w:docPart w:val="EB8DA2A421524C39AAEB751E518B80D5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hours</w:t>
      </w:r>
      <w:r w:rsidR="004A70C6" w:rsidRPr="00493071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individual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>supervision</w:t>
      </w:r>
      <w:r w:rsidR="00171F49">
        <w:rPr>
          <w:rFonts w:ascii="Arial" w:hAnsi="Arial" w:cs="Arial"/>
          <w:spacing w:val="-2"/>
          <w:sz w:val="24"/>
          <w:szCs w:val="24"/>
          <w:lang w:val="en-GB"/>
        </w:rPr>
        <w:t>.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</w:p>
    <w:p w14:paraId="72E661FD" w14:textId="4322B80C" w:rsidR="004A70C6" w:rsidRPr="00FD6DA8" w:rsidRDefault="00FD6DA8" w:rsidP="00FD6DA8">
      <w:pPr>
        <w:tabs>
          <w:tab w:val="left" w:pos="379"/>
          <w:tab w:val="left" w:pos="682"/>
          <w:tab w:val="left" w:pos="953"/>
          <w:tab w:val="left" w:pos="5389"/>
        </w:tabs>
        <w:spacing w:before="23" w:line="360" w:lineRule="auto"/>
        <w:ind w:right="-355"/>
        <w:rPr>
          <w:rFonts w:ascii="Arial" w:hAnsi="Arial" w:cs="Arial"/>
          <w:sz w:val="24"/>
          <w:szCs w:val="24"/>
          <w:lang w:val="en-GB"/>
        </w:rPr>
      </w:pPr>
      <w:r>
        <w:rPr>
          <w:lang w:val="en-GB"/>
        </w:rPr>
        <w:tab/>
      </w:r>
      <w:r w:rsidR="00B206D3">
        <w:rPr>
          <w:lang w:val="en-GB"/>
        </w:rPr>
        <w:tab/>
      </w:r>
      <w:r>
        <w:rPr>
          <w:lang w:val="en-GB"/>
        </w:rPr>
        <w:tab/>
      </w:r>
      <w:sdt>
        <w:sdtPr>
          <w:rPr>
            <w:lang w:val="en-GB"/>
          </w:rPr>
          <w:id w:val="2054880275"/>
          <w:placeholder>
            <w:docPart w:val="2BBBC72FFFF341588E142A0A85D407E5"/>
          </w:placeholder>
          <w:showingPlcHdr/>
        </w:sdtPr>
        <w:sdtEndPr/>
        <w:sdtContent>
          <w:r w:rsidR="004A70C6" w:rsidRPr="00FD6DA8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FD6DA8">
        <w:rPr>
          <w:rFonts w:ascii="Arial" w:hAnsi="Arial" w:cs="Arial"/>
          <w:sz w:val="24"/>
          <w:szCs w:val="24"/>
          <w:lang w:val="en-GB"/>
        </w:rPr>
        <w:t xml:space="preserve"> hours</w:t>
      </w:r>
      <w:r w:rsidR="004A70C6" w:rsidRPr="00FD6DA8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="004A70C6" w:rsidRPr="00FD6DA8">
        <w:rPr>
          <w:rFonts w:ascii="Arial" w:hAnsi="Arial" w:cs="Arial"/>
          <w:sz w:val="24"/>
          <w:szCs w:val="24"/>
          <w:lang w:val="en-GB"/>
        </w:rPr>
        <w:t>of</w:t>
      </w:r>
      <w:r w:rsidR="004A70C6" w:rsidRPr="00FD6DA8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FD6DA8">
        <w:rPr>
          <w:rFonts w:ascii="Arial" w:hAnsi="Arial" w:cs="Arial"/>
          <w:sz w:val="24"/>
          <w:szCs w:val="24"/>
          <w:lang w:val="en-GB"/>
        </w:rPr>
        <w:t>group</w:t>
      </w:r>
      <w:r w:rsidR="004A70C6" w:rsidRPr="00FD6DA8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4A70C6" w:rsidRPr="00FD6DA8">
        <w:rPr>
          <w:rFonts w:ascii="Arial" w:hAnsi="Arial" w:cs="Arial"/>
          <w:spacing w:val="-2"/>
          <w:sz w:val="24"/>
          <w:szCs w:val="24"/>
          <w:lang w:val="en-GB"/>
        </w:rPr>
        <w:t>supervision</w:t>
      </w:r>
      <w:r w:rsidR="00171F49">
        <w:rPr>
          <w:rFonts w:ascii="Arial" w:hAnsi="Arial" w:cs="Arial"/>
          <w:spacing w:val="-2"/>
          <w:sz w:val="24"/>
          <w:szCs w:val="24"/>
          <w:lang w:val="en-GB"/>
        </w:rPr>
        <w:t>.</w:t>
      </w:r>
    </w:p>
    <w:p w14:paraId="3428D8AE" w14:textId="2A3EDBAA" w:rsidR="00C56540" w:rsidRDefault="00C105A0" w:rsidP="00C56540">
      <w:pPr>
        <w:pStyle w:val="ListParagraph"/>
        <w:numPr>
          <w:ilvl w:val="0"/>
          <w:numId w:val="1"/>
        </w:numPr>
        <w:tabs>
          <w:tab w:val="left" w:pos="378"/>
          <w:tab w:val="left" w:pos="953"/>
        </w:tabs>
        <w:spacing w:before="23" w:line="360" w:lineRule="auto"/>
        <w:ind w:left="284" w:right="-355" w:hanging="284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Received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354267783"/>
          <w:placeholder>
            <w:docPart w:val="074E474FABB54CFF9BC66B717856748E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hours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supervision on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3121C4">
        <w:rPr>
          <w:rFonts w:ascii="Arial" w:hAnsi="Arial" w:cs="Arial"/>
          <w:sz w:val="24"/>
          <w:szCs w:val="24"/>
          <w:lang w:val="en-GB"/>
        </w:rPr>
        <w:t>my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supervision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by</w:t>
      </w:r>
      <w:r w:rsidR="004A70C6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a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Supervising</w:t>
      </w:r>
      <w:r w:rsidR="004A70C6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Transactional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Analyst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who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is certified as a supervisor (list names and number of hours of supervision on addendum).</w:t>
      </w:r>
    </w:p>
    <w:p w14:paraId="00DC924C" w14:textId="77777777" w:rsidR="00C56540" w:rsidRDefault="00C56540" w:rsidP="00C56540">
      <w:pPr>
        <w:pStyle w:val="Heading1"/>
        <w:spacing w:line="360" w:lineRule="auto"/>
        <w:ind w:left="0" w:right="-355"/>
        <w:rPr>
          <w:rFonts w:ascii="Arial" w:hAnsi="Arial" w:cs="Arial"/>
          <w:b w:val="0"/>
          <w:bCs w:val="0"/>
          <w:sz w:val="24"/>
          <w:szCs w:val="24"/>
          <w:lang w:val="en-GB"/>
        </w:rPr>
      </w:pPr>
    </w:p>
    <w:p w14:paraId="6BA6E086" w14:textId="6536E208" w:rsidR="004F28FD" w:rsidRDefault="00285E95" w:rsidP="00DC3012">
      <w:pPr>
        <w:pStyle w:val="Heading1"/>
        <w:spacing w:line="360" w:lineRule="auto"/>
        <w:ind w:left="0" w:right="-355"/>
        <w:rPr>
          <w:rFonts w:ascii="Arial" w:hAnsi="Arial" w:cs="Arial"/>
          <w:b w:val="0"/>
          <w:bCs w:val="0"/>
          <w:sz w:val="24"/>
          <w:szCs w:val="24"/>
          <w:lang w:val="en-GB"/>
        </w:rPr>
      </w:pPr>
      <w:r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Since becoming a PTSTA, </w:t>
      </w:r>
      <w:r>
        <w:rPr>
          <w:rFonts w:ascii="Arial" w:hAnsi="Arial" w:cs="Arial"/>
          <w:b w:val="0"/>
          <w:bCs w:val="0"/>
          <w:sz w:val="24"/>
          <w:szCs w:val="24"/>
          <w:lang w:val="en-GB"/>
        </w:rPr>
        <w:t>in</w:t>
      </w:r>
      <w:r w:rsidR="00DC3012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 total as a supervisor </w:t>
      </w:r>
      <w:r w:rsidR="00C56540"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I </w:t>
      </w:r>
      <w:r w:rsidR="00C56540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have </w:t>
      </w:r>
      <w:r w:rsidR="00721A1C">
        <w:rPr>
          <w:rFonts w:ascii="Arial" w:hAnsi="Arial" w:cs="Arial"/>
          <w:b w:val="0"/>
          <w:bCs w:val="0"/>
          <w:sz w:val="24"/>
          <w:szCs w:val="24"/>
          <w:lang w:val="en-GB"/>
        </w:rPr>
        <w:t>recorded</w:t>
      </w:r>
      <w:r w:rsidR="00C56540">
        <w:rPr>
          <w:rFonts w:ascii="Arial" w:hAnsi="Arial" w:cs="Arial"/>
          <w:b w:val="0"/>
          <w:bCs w:val="0"/>
          <w:sz w:val="24"/>
          <w:szCs w:val="24"/>
          <w:lang w:val="en-GB"/>
        </w:rPr>
        <w:t>:</w:t>
      </w:r>
    </w:p>
    <w:p w14:paraId="46074FCF" w14:textId="5D18DF3F" w:rsidR="001F7952" w:rsidRPr="001F7952" w:rsidRDefault="001F7952" w:rsidP="001F7952">
      <w:pPr>
        <w:pStyle w:val="ListParagraph"/>
        <w:numPr>
          <w:ilvl w:val="0"/>
          <w:numId w:val="1"/>
        </w:numPr>
        <w:tabs>
          <w:tab w:val="left" w:pos="379"/>
          <w:tab w:val="left" w:pos="682"/>
          <w:tab w:val="left" w:pos="953"/>
          <w:tab w:val="left" w:pos="5389"/>
        </w:tabs>
        <w:spacing w:before="23" w:line="360" w:lineRule="auto"/>
        <w:ind w:right="-355"/>
        <w:rPr>
          <w:rFonts w:ascii="Arial" w:hAnsi="Arial" w:cs="Arial"/>
          <w:sz w:val="24"/>
          <w:szCs w:val="24"/>
          <w:lang w:val="en-GB"/>
        </w:rPr>
      </w:pPr>
      <w:r w:rsidRPr="001F7952">
        <w:rPr>
          <w:rFonts w:ascii="Arial" w:hAnsi="Arial" w:cs="Arial"/>
          <w:sz w:val="24"/>
          <w:szCs w:val="24"/>
          <w:lang w:val="en-GB"/>
        </w:rPr>
        <w:t xml:space="preserve">Provided </w:t>
      </w:r>
      <w:sdt>
        <w:sdtPr>
          <w:rPr>
            <w:lang w:val="en-GB"/>
          </w:rPr>
          <w:id w:val="126131076"/>
          <w:placeholder>
            <w:docPart w:val="F50FB8B9D0F2EB4F8BD4CB8D33EEFB20"/>
          </w:placeholder>
          <w:showingPlcHdr/>
        </w:sdtPr>
        <w:sdtEndPr/>
        <w:sdtContent>
          <w:r w:rsidRPr="001F7952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Pr="001F7952">
        <w:rPr>
          <w:rFonts w:ascii="Arial" w:hAnsi="Arial" w:cs="Arial"/>
          <w:sz w:val="24"/>
          <w:szCs w:val="24"/>
          <w:lang w:val="en-GB"/>
        </w:rPr>
        <w:t xml:space="preserve"> hours</w:t>
      </w:r>
      <w:r w:rsidRPr="001F7952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1F7952">
        <w:rPr>
          <w:rFonts w:ascii="Arial" w:hAnsi="Arial" w:cs="Arial"/>
          <w:sz w:val="24"/>
          <w:szCs w:val="24"/>
          <w:lang w:val="en-GB"/>
        </w:rPr>
        <w:t>of supervision, including:</w:t>
      </w:r>
      <w:r w:rsidRPr="001F7952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</w:p>
    <w:p w14:paraId="218D9C75" w14:textId="67B3B526" w:rsidR="001F7952" w:rsidRDefault="001F7952" w:rsidP="001F7952">
      <w:pPr>
        <w:pStyle w:val="ListParagraph"/>
        <w:tabs>
          <w:tab w:val="left" w:pos="379"/>
          <w:tab w:val="left" w:pos="682"/>
          <w:tab w:val="left" w:pos="953"/>
          <w:tab w:val="left" w:pos="5389"/>
        </w:tabs>
        <w:spacing w:before="23" w:line="360" w:lineRule="auto"/>
        <w:ind w:left="284" w:right="-355"/>
        <w:rPr>
          <w:rFonts w:ascii="Arial" w:hAnsi="Arial" w:cs="Arial"/>
          <w:spacing w:val="-2"/>
          <w:sz w:val="24"/>
          <w:szCs w:val="24"/>
          <w:lang w:val="en-GB"/>
        </w:rPr>
      </w:pPr>
      <w:r>
        <w:rPr>
          <w:rStyle w:val="PlaceholderText"/>
          <w:rFonts w:ascii="Arial" w:hAnsi="Arial" w:cs="Arial"/>
          <w:color w:val="0070C0"/>
          <w:sz w:val="24"/>
          <w:szCs w:val="24"/>
          <w:lang w:val="en-GB"/>
        </w:rPr>
        <w:tab/>
      </w:r>
      <w:r>
        <w:rPr>
          <w:rStyle w:val="PlaceholderText"/>
          <w:rFonts w:ascii="Arial" w:hAnsi="Arial" w:cs="Arial"/>
          <w:color w:val="0070C0"/>
          <w:sz w:val="24"/>
          <w:szCs w:val="24"/>
          <w:lang w:val="en-GB"/>
        </w:rPr>
        <w:tab/>
      </w:r>
      <w:r>
        <w:rPr>
          <w:rStyle w:val="PlaceholderText"/>
          <w:rFonts w:ascii="Arial" w:hAnsi="Arial" w:cs="Arial"/>
          <w:color w:val="0070C0"/>
          <w:sz w:val="24"/>
          <w:szCs w:val="24"/>
          <w:lang w:val="en-GB"/>
        </w:rPr>
        <w:tab/>
      </w:r>
      <w:sdt>
        <w:sdtPr>
          <w:rPr>
            <w:rFonts w:ascii="Arial" w:hAnsi="Arial" w:cs="Arial"/>
            <w:sz w:val="24"/>
            <w:szCs w:val="24"/>
            <w:lang w:val="en-GB"/>
          </w:rPr>
          <w:id w:val="-1725357193"/>
          <w:placeholder>
            <w:docPart w:val="750A83DD659C3043B49320A90A270742"/>
          </w:placeholder>
          <w:showingPlcHdr/>
        </w:sdtPr>
        <w:sdtEndPr/>
        <w:sdtContent>
          <w:r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Pr="00493071">
        <w:rPr>
          <w:rFonts w:ascii="Arial" w:hAnsi="Arial" w:cs="Arial"/>
          <w:sz w:val="24"/>
          <w:szCs w:val="24"/>
          <w:lang w:val="en-GB"/>
        </w:rPr>
        <w:t xml:space="preserve"> hours</w:t>
      </w:r>
      <w:r w:rsidRPr="00493071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of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individual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>supervision</w:t>
      </w:r>
      <w:r w:rsidR="00171F49">
        <w:rPr>
          <w:rFonts w:ascii="Arial" w:hAnsi="Arial" w:cs="Arial"/>
          <w:spacing w:val="-2"/>
          <w:sz w:val="24"/>
          <w:szCs w:val="24"/>
          <w:lang w:val="en-GB"/>
        </w:rPr>
        <w:t>.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</w:p>
    <w:p w14:paraId="50B7F4CB" w14:textId="644EBC40" w:rsidR="001F7952" w:rsidRPr="00FD6DA8" w:rsidRDefault="001F7952" w:rsidP="001F7952">
      <w:pPr>
        <w:tabs>
          <w:tab w:val="left" w:pos="379"/>
          <w:tab w:val="left" w:pos="682"/>
          <w:tab w:val="left" w:pos="953"/>
          <w:tab w:val="left" w:pos="5389"/>
        </w:tabs>
        <w:spacing w:before="23" w:line="360" w:lineRule="auto"/>
        <w:ind w:right="-355"/>
        <w:rPr>
          <w:rFonts w:ascii="Arial" w:hAnsi="Arial" w:cs="Arial"/>
          <w:sz w:val="24"/>
          <w:szCs w:val="24"/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sdt>
        <w:sdtPr>
          <w:rPr>
            <w:lang w:val="en-GB"/>
          </w:rPr>
          <w:id w:val="-694615482"/>
          <w:placeholder>
            <w:docPart w:val="D84A0E661D7C0444B8BEFC7E02EA0582"/>
          </w:placeholder>
          <w:showingPlcHdr/>
        </w:sdtPr>
        <w:sdtEndPr/>
        <w:sdtContent>
          <w:r w:rsidRPr="00FD6DA8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Pr="00FD6DA8">
        <w:rPr>
          <w:rFonts w:ascii="Arial" w:hAnsi="Arial" w:cs="Arial"/>
          <w:sz w:val="24"/>
          <w:szCs w:val="24"/>
          <w:lang w:val="en-GB"/>
        </w:rPr>
        <w:t xml:space="preserve"> hours</w:t>
      </w:r>
      <w:r w:rsidRPr="00FD6DA8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Pr="00FD6DA8">
        <w:rPr>
          <w:rFonts w:ascii="Arial" w:hAnsi="Arial" w:cs="Arial"/>
          <w:sz w:val="24"/>
          <w:szCs w:val="24"/>
          <w:lang w:val="en-GB"/>
        </w:rPr>
        <w:t>of</w:t>
      </w:r>
      <w:r w:rsidRPr="00FD6DA8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FD6DA8">
        <w:rPr>
          <w:rFonts w:ascii="Arial" w:hAnsi="Arial" w:cs="Arial"/>
          <w:sz w:val="24"/>
          <w:szCs w:val="24"/>
          <w:lang w:val="en-GB"/>
        </w:rPr>
        <w:t>group</w:t>
      </w:r>
      <w:r w:rsidRPr="00FD6DA8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FD6DA8">
        <w:rPr>
          <w:rFonts w:ascii="Arial" w:hAnsi="Arial" w:cs="Arial"/>
          <w:spacing w:val="-2"/>
          <w:sz w:val="24"/>
          <w:szCs w:val="24"/>
          <w:lang w:val="en-GB"/>
        </w:rPr>
        <w:t>supervision</w:t>
      </w:r>
      <w:r w:rsidR="00171F49">
        <w:rPr>
          <w:rFonts w:ascii="Arial" w:hAnsi="Arial" w:cs="Arial"/>
          <w:spacing w:val="-2"/>
          <w:sz w:val="24"/>
          <w:szCs w:val="24"/>
          <w:lang w:val="en-GB"/>
        </w:rPr>
        <w:t>.</w:t>
      </w:r>
    </w:p>
    <w:p w14:paraId="4BD777F6" w14:textId="77777777" w:rsidR="00171F49" w:rsidRDefault="001F7952" w:rsidP="002C0470">
      <w:pPr>
        <w:pStyle w:val="Heading1"/>
        <w:numPr>
          <w:ilvl w:val="0"/>
          <w:numId w:val="1"/>
        </w:numPr>
        <w:spacing w:line="360" w:lineRule="auto"/>
        <w:ind w:left="426" w:right="-355" w:hanging="426"/>
        <w:rPr>
          <w:rFonts w:ascii="Arial" w:hAnsi="Arial" w:cs="Arial"/>
          <w:b w:val="0"/>
          <w:bCs w:val="0"/>
          <w:sz w:val="24"/>
          <w:szCs w:val="24"/>
          <w:lang w:val="en-GB"/>
        </w:rPr>
      </w:pP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Received </w:t>
      </w:r>
      <w:sdt>
        <w:sdtPr>
          <w:rPr>
            <w:rFonts w:ascii="Arial" w:hAnsi="Arial" w:cs="Arial"/>
            <w:b w:val="0"/>
            <w:bCs w:val="0"/>
            <w:sz w:val="24"/>
            <w:szCs w:val="24"/>
            <w:lang w:val="en-GB"/>
          </w:rPr>
          <w:id w:val="-1012999803"/>
          <w:placeholder>
            <w:docPart w:val="E3868AB2FA0DEC4A8A0204BC7CEE29B4"/>
          </w:placeholder>
          <w:showingPlcHdr/>
        </w:sdtPr>
        <w:sdtEndPr/>
        <w:sdtContent>
          <w:r w:rsidRPr="002C0470">
            <w:rPr>
              <w:rStyle w:val="PlaceholderText"/>
              <w:rFonts w:ascii="Arial" w:hAnsi="Arial" w:cs="Arial"/>
              <w:b w:val="0"/>
              <w:bCs w:val="0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 hours</w:t>
      </w:r>
      <w:r w:rsidRPr="002C0470">
        <w:rPr>
          <w:rFonts w:ascii="Arial" w:hAnsi="Arial" w:cs="Arial"/>
          <w:b w:val="0"/>
          <w:bCs w:val="0"/>
          <w:spacing w:val="-6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of</w:t>
      </w:r>
      <w:r w:rsidRPr="002C0470">
        <w:rPr>
          <w:rFonts w:ascii="Arial" w:hAnsi="Arial" w:cs="Arial"/>
          <w:b w:val="0"/>
          <w:bCs w:val="0"/>
          <w:spacing w:val="-3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supervision on</w:t>
      </w:r>
      <w:r w:rsidRPr="002C0470">
        <w:rPr>
          <w:rFonts w:ascii="Arial" w:hAnsi="Arial" w:cs="Arial"/>
          <w:b w:val="0"/>
          <w:bCs w:val="0"/>
          <w:spacing w:val="-5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my</w:t>
      </w:r>
      <w:r w:rsidRPr="002C0470">
        <w:rPr>
          <w:rFonts w:ascii="Arial" w:hAnsi="Arial" w:cs="Arial"/>
          <w:b w:val="0"/>
          <w:bCs w:val="0"/>
          <w:spacing w:val="-4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supervision</w:t>
      </w:r>
      <w:r w:rsidRPr="002C0470">
        <w:rPr>
          <w:rFonts w:ascii="Arial" w:hAnsi="Arial" w:cs="Arial"/>
          <w:b w:val="0"/>
          <w:bCs w:val="0"/>
          <w:spacing w:val="-5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by</w:t>
      </w:r>
      <w:r w:rsidRPr="002C0470">
        <w:rPr>
          <w:rFonts w:ascii="Arial" w:hAnsi="Arial" w:cs="Arial"/>
          <w:b w:val="0"/>
          <w:bCs w:val="0"/>
          <w:spacing w:val="-1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a</w:t>
      </w:r>
      <w:r w:rsidRPr="002C0470">
        <w:rPr>
          <w:rFonts w:ascii="Arial" w:hAnsi="Arial" w:cs="Arial"/>
          <w:b w:val="0"/>
          <w:bCs w:val="0"/>
          <w:spacing w:val="-3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Supervising</w:t>
      </w:r>
      <w:r w:rsidRPr="002C0470">
        <w:rPr>
          <w:rFonts w:ascii="Arial" w:hAnsi="Arial" w:cs="Arial"/>
          <w:b w:val="0"/>
          <w:bCs w:val="0"/>
          <w:spacing w:val="-1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Transactional</w:t>
      </w:r>
      <w:r w:rsidRPr="002C0470">
        <w:rPr>
          <w:rFonts w:ascii="Arial" w:hAnsi="Arial" w:cs="Arial"/>
          <w:b w:val="0"/>
          <w:bCs w:val="0"/>
          <w:spacing w:val="-3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Analyst</w:t>
      </w:r>
      <w:r w:rsidRPr="002C0470">
        <w:rPr>
          <w:rFonts w:ascii="Arial" w:hAnsi="Arial" w:cs="Arial"/>
          <w:b w:val="0"/>
          <w:bCs w:val="0"/>
          <w:spacing w:val="-6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who</w:t>
      </w:r>
      <w:r w:rsidRPr="002C0470">
        <w:rPr>
          <w:rFonts w:ascii="Arial" w:hAnsi="Arial" w:cs="Arial"/>
          <w:b w:val="0"/>
          <w:bCs w:val="0"/>
          <w:spacing w:val="-6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is certified as a supervisor</w:t>
      </w:r>
      <w:r w:rsidR="00171F49">
        <w:rPr>
          <w:rFonts w:ascii="Arial" w:hAnsi="Arial" w:cs="Arial"/>
          <w:b w:val="0"/>
          <w:bCs w:val="0"/>
          <w:sz w:val="24"/>
          <w:szCs w:val="24"/>
          <w:lang w:val="en-GB"/>
        </w:rPr>
        <w:t>.</w:t>
      </w:r>
    </w:p>
    <w:p w14:paraId="692EF9E8" w14:textId="77777777" w:rsidR="00894F3A" w:rsidRDefault="00894F3A" w:rsidP="00171F49">
      <w:pPr>
        <w:pStyle w:val="Heading1"/>
        <w:spacing w:line="360" w:lineRule="auto"/>
        <w:ind w:left="0" w:right="-355"/>
        <w:rPr>
          <w:rFonts w:ascii="Arial" w:hAnsi="Arial" w:cs="Arial"/>
          <w:b w:val="0"/>
          <w:bCs w:val="0"/>
          <w:sz w:val="24"/>
          <w:szCs w:val="24"/>
          <w:lang w:val="en-GB"/>
        </w:rPr>
      </w:pPr>
    </w:p>
    <w:p w14:paraId="227CF630" w14:textId="0AA00831" w:rsidR="004F28FD" w:rsidRDefault="00066388" w:rsidP="007818F4">
      <w:pPr>
        <w:pStyle w:val="Heading1"/>
        <w:spacing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ADDITIONAL INFORMATION </w:t>
      </w:r>
      <w:r w:rsidR="006E41FA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(Please complete </w:t>
      </w:r>
      <w:r w:rsidR="00D03F3E">
        <w:rPr>
          <w:rFonts w:ascii="Arial" w:hAnsi="Arial" w:cs="Arial"/>
          <w:b w:val="0"/>
          <w:bCs w:val="0"/>
          <w:sz w:val="24"/>
          <w:szCs w:val="24"/>
          <w:lang w:val="en-GB"/>
        </w:rPr>
        <w:t>if applicable for the period of this report</w:t>
      </w:r>
      <w:r w:rsidR="006E41FA">
        <w:rPr>
          <w:rFonts w:ascii="Arial" w:hAnsi="Arial" w:cs="Arial"/>
          <w:b w:val="0"/>
          <w:bCs w:val="0"/>
          <w:sz w:val="24"/>
          <w:szCs w:val="24"/>
          <w:lang w:val="en-GB"/>
        </w:rPr>
        <w:t>)</w:t>
      </w:r>
      <w:r w:rsidR="00AE4F1C" w:rsidRPr="00AE4F1C">
        <w:rPr>
          <w:rFonts w:ascii="Arial" w:hAnsi="Arial" w:cs="Arial"/>
          <w:sz w:val="24"/>
          <w:szCs w:val="24"/>
          <w:lang w:val="en-GB"/>
        </w:rPr>
        <w:t>:</w:t>
      </w:r>
    </w:p>
    <w:p w14:paraId="19828AB6" w14:textId="1DFFE9B2" w:rsidR="0015047A" w:rsidRPr="0015047A" w:rsidRDefault="0015047A" w:rsidP="00A31D88">
      <w:pPr>
        <w:pStyle w:val="BodyText"/>
        <w:numPr>
          <w:ilvl w:val="0"/>
          <w:numId w:val="1"/>
        </w:numPr>
        <w:tabs>
          <w:tab w:val="left" w:pos="6802"/>
          <w:tab w:val="left" w:pos="10770"/>
        </w:tabs>
        <w:spacing w:before="23" w:line="360" w:lineRule="auto"/>
        <w:ind w:left="426" w:right="-355" w:hanging="426"/>
        <w:rPr>
          <w:rFonts w:ascii="Arial" w:hAnsi="Arial" w:cs="Arial"/>
          <w:spacing w:val="-2"/>
          <w:sz w:val="24"/>
          <w:szCs w:val="24"/>
          <w:lang w:val="en-GB"/>
        </w:rPr>
      </w:pPr>
      <w:r>
        <w:rPr>
          <w:rFonts w:ascii="Arial" w:hAnsi="Arial" w:cs="Arial"/>
          <w:spacing w:val="-2"/>
          <w:sz w:val="24"/>
          <w:szCs w:val="24"/>
          <w:lang w:val="en-GB"/>
        </w:rPr>
        <w:t xml:space="preserve">I attended a Written Exam Workshop for Evaluators on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704835428"/>
          <w:placeholder>
            <w:docPart w:val="F97152AF3B2B2D4D8F983CD1C7AC557C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to enter a date.</w:t>
          </w:r>
        </w:sdtContent>
      </w:sdt>
    </w:p>
    <w:p w14:paraId="57349542" w14:textId="77777777" w:rsidR="00D03F3E" w:rsidRDefault="003D2641" w:rsidP="00AD1D1E">
      <w:pPr>
        <w:pStyle w:val="BodyText"/>
        <w:numPr>
          <w:ilvl w:val="0"/>
          <w:numId w:val="1"/>
        </w:numPr>
        <w:tabs>
          <w:tab w:val="left" w:pos="6802"/>
          <w:tab w:val="left" w:pos="10770"/>
        </w:tabs>
        <w:spacing w:before="23" w:line="360" w:lineRule="auto"/>
        <w:ind w:left="426" w:right="-355" w:hanging="426"/>
        <w:rPr>
          <w:rFonts w:ascii="Arial" w:hAnsi="Arial" w:cs="Arial"/>
          <w:spacing w:val="-2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I have </w:t>
      </w:r>
      <w:r w:rsidR="00A31D88">
        <w:rPr>
          <w:rFonts w:ascii="Arial" w:hAnsi="Arial" w:cs="Arial"/>
          <w:sz w:val="24"/>
          <w:szCs w:val="24"/>
          <w:lang w:val="en-GB"/>
        </w:rPr>
        <w:t>evaluated</w:t>
      </w:r>
      <w:r>
        <w:rPr>
          <w:rFonts w:ascii="Arial" w:hAnsi="Arial" w:cs="Arial"/>
          <w:sz w:val="24"/>
          <w:szCs w:val="24"/>
          <w:lang w:val="en-GB"/>
        </w:rPr>
        <w:t xml:space="preserve"> (number)</w:t>
      </w:r>
      <w:r w:rsidR="00A31D88"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spacing w:val="-2"/>
            <w:sz w:val="24"/>
            <w:szCs w:val="24"/>
            <w:lang w:val="en-GB"/>
          </w:rPr>
          <w:id w:val="-412552128"/>
          <w:placeholder>
            <w:docPart w:val="9FF01AAB2ADD154284A5C0E3E447EEA2"/>
          </w:placeholder>
          <w:showingPlcHdr/>
        </w:sdtPr>
        <w:sdtEndPr/>
        <w:sdtContent>
          <w:r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>
        <w:rPr>
          <w:rFonts w:ascii="Arial" w:hAnsi="Arial" w:cs="Arial"/>
          <w:spacing w:val="-2"/>
          <w:sz w:val="24"/>
          <w:szCs w:val="24"/>
          <w:lang w:val="en-GB"/>
        </w:rPr>
        <w:t xml:space="preserve"> written exams</w:t>
      </w:r>
      <w:r w:rsidR="00E20EB1">
        <w:rPr>
          <w:rFonts w:ascii="Arial" w:hAnsi="Arial" w:cs="Arial"/>
          <w:spacing w:val="-2"/>
          <w:sz w:val="24"/>
          <w:szCs w:val="24"/>
          <w:lang w:val="en-GB"/>
        </w:rPr>
        <w:t xml:space="preserve">. </w:t>
      </w:r>
    </w:p>
    <w:p w14:paraId="141C8FC9" w14:textId="49A6D400" w:rsidR="003D2641" w:rsidRPr="00AD1D1E" w:rsidRDefault="00D03F3E" w:rsidP="00AD1D1E">
      <w:pPr>
        <w:pStyle w:val="BodyText"/>
        <w:numPr>
          <w:ilvl w:val="0"/>
          <w:numId w:val="1"/>
        </w:numPr>
        <w:tabs>
          <w:tab w:val="left" w:pos="6802"/>
          <w:tab w:val="left" w:pos="10770"/>
        </w:tabs>
        <w:spacing w:before="23" w:line="360" w:lineRule="auto"/>
        <w:ind w:left="426" w:right="-355" w:hanging="426"/>
        <w:rPr>
          <w:rFonts w:ascii="Arial" w:hAnsi="Arial" w:cs="Arial"/>
          <w:spacing w:val="-2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M</w:t>
      </w:r>
      <w:r w:rsidR="00AD1D1E" w:rsidRPr="00AE137A">
        <w:rPr>
          <w:rFonts w:ascii="Arial" w:hAnsi="Arial" w:cs="Arial"/>
          <w:sz w:val="24"/>
          <w:szCs w:val="24"/>
          <w:lang w:val="en-GB"/>
        </w:rPr>
        <w:t xml:space="preserve">y first CTA written exam </w:t>
      </w:r>
      <w:r w:rsidR="00AD1D1E">
        <w:rPr>
          <w:rFonts w:ascii="Arial" w:hAnsi="Arial" w:cs="Arial"/>
          <w:sz w:val="24"/>
          <w:szCs w:val="24"/>
          <w:lang w:val="en-GB"/>
        </w:rPr>
        <w:t xml:space="preserve">evaluation </w:t>
      </w:r>
      <w:r w:rsidR="00AD1D1E" w:rsidRPr="00AE137A">
        <w:rPr>
          <w:rFonts w:ascii="Arial" w:hAnsi="Arial" w:cs="Arial"/>
          <w:sz w:val="24"/>
          <w:szCs w:val="24"/>
          <w:lang w:val="en-GB"/>
        </w:rPr>
        <w:t>was</w:t>
      </w:r>
      <w:r w:rsidR="00AD1D1E" w:rsidRPr="00AE137A">
        <w:rPr>
          <w:rFonts w:ascii="Arial" w:hAnsi="Arial" w:cs="Arial"/>
          <w:spacing w:val="-7"/>
          <w:sz w:val="24"/>
          <w:szCs w:val="24"/>
          <w:lang w:val="en-GB"/>
        </w:rPr>
        <w:t xml:space="preserve"> </w:t>
      </w:r>
      <w:r w:rsidR="00AD1D1E" w:rsidRPr="00AE137A">
        <w:rPr>
          <w:rFonts w:ascii="Arial" w:hAnsi="Arial" w:cs="Arial"/>
          <w:sz w:val="24"/>
          <w:szCs w:val="24"/>
          <w:lang w:val="en-GB"/>
        </w:rPr>
        <w:t>supervised</w:t>
      </w:r>
      <w:r w:rsidR="00AD1D1E" w:rsidRPr="00AE137A">
        <w:rPr>
          <w:rFonts w:ascii="Arial" w:hAnsi="Arial" w:cs="Arial"/>
          <w:spacing w:val="-7"/>
          <w:sz w:val="24"/>
          <w:szCs w:val="24"/>
          <w:lang w:val="en-GB"/>
        </w:rPr>
        <w:t xml:space="preserve"> </w:t>
      </w:r>
      <w:r w:rsidR="00AD1D1E" w:rsidRPr="00AE137A">
        <w:rPr>
          <w:rFonts w:ascii="Arial" w:hAnsi="Arial" w:cs="Arial"/>
          <w:sz w:val="24"/>
          <w:szCs w:val="24"/>
          <w:lang w:val="en-GB"/>
        </w:rPr>
        <w:t>by</w:t>
      </w:r>
      <w:r w:rsidR="00AD1D1E" w:rsidRPr="00AE137A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AD1D1E" w:rsidRPr="00AE137A">
        <w:rPr>
          <w:rFonts w:ascii="Arial" w:hAnsi="Arial" w:cs="Arial"/>
          <w:sz w:val="24"/>
          <w:szCs w:val="24"/>
          <w:lang w:val="en-GB"/>
        </w:rPr>
        <w:t>(</w:t>
      </w:r>
      <w:r w:rsidR="00AD1D1E" w:rsidRPr="00AE137A">
        <w:rPr>
          <w:rFonts w:ascii="Arial" w:hAnsi="Arial" w:cs="Arial"/>
          <w:i/>
          <w:iCs/>
          <w:sz w:val="24"/>
          <w:szCs w:val="24"/>
          <w:lang w:val="en-GB"/>
        </w:rPr>
        <w:t>name of the supervisor</w:t>
      </w:r>
      <w:r w:rsidR="00AD1D1E" w:rsidRPr="00AE137A">
        <w:rPr>
          <w:rFonts w:ascii="Arial" w:hAnsi="Arial" w:cs="Arial"/>
          <w:sz w:val="24"/>
          <w:szCs w:val="24"/>
          <w:lang w:val="en-GB"/>
        </w:rPr>
        <w:t xml:space="preserve">) </w:t>
      </w:r>
      <w:sdt>
        <w:sdtPr>
          <w:rPr>
            <w:rFonts w:ascii="Arial" w:hAnsi="Arial" w:cs="Arial"/>
            <w:spacing w:val="-2"/>
            <w:sz w:val="24"/>
            <w:szCs w:val="24"/>
            <w:lang w:val="en-GB"/>
          </w:rPr>
          <w:id w:val="1157724330"/>
          <w:placeholder>
            <w:docPart w:val="C6AEDCE974A47A4F86AA955B625800D2"/>
          </w:placeholder>
          <w:showingPlcHdr/>
        </w:sdtPr>
        <w:sdtEndPr/>
        <w:sdtContent>
          <w:r w:rsidR="00AD1D1E" w:rsidRPr="00AE137A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1C6A604E" w14:textId="67DEB4C0" w:rsidR="00466410" w:rsidRPr="00466410" w:rsidRDefault="00466410" w:rsidP="00AE137A">
      <w:pPr>
        <w:pStyle w:val="BodyText"/>
        <w:numPr>
          <w:ilvl w:val="0"/>
          <w:numId w:val="1"/>
        </w:numPr>
        <w:tabs>
          <w:tab w:val="left" w:pos="6802"/>
          <w:tab w:val="left" w:pos="10770"/>
        </w:tabs>
        <w:spacing w:before="23" w:line="360" w:lineRule="auto"/>
        <w:ind w:left="426" w:right="-355" w:hanging="426"/>
        <w:rPr>
          <w:rFonts w:ascii="Arial" w:hAnsi="Arial" w:cs="Arial"/>
          <w:spacing w:val="-2"/>
          <w:sz w:val="24"/>
          <w:szCs w:val="24"/>
          <w:lang w:val="en-GB"/>
        </w:rPr>
      </w:pPr>
      <w:r>
        <w:rPr>
          <w:rFonts w:ascii="Arial" w:hAnsi="Arial" w:cs="Arial"/>
          <w:spacing w:val="-2"/>
          <w:sz w:val="24"/>
          <w:szCs w:val="24"/>
          <w:lang w:val="en-GB"/>
        </w:rPr>
        <w:t xml:space="preserve">I have received (number of hours) </w:t>
      </w:r>
      <w:sdt>
        <w:sdtPr>
          <w:rPr>
            <w:rFonts w:ascii="Arial" w:hAnsi="Arial" w:cs="Arial"/>
            <w:spacing w:val="-2"/>
            <w:sz w:val="24"/>
            <w:szCs w:val="24"/>
            <w:lang w:val="en-GB"/>
          </w:rPr>
          <w:id w:val="581268408"/>
          <w:placeholder>
            <w:docPart w:val="D6B88611C1115844ACEF3768C6209E49"/>
          </w:placeholder>
          <w:showingPlcHdr/>
        </w:sdtPr>
        <w:sdtEndPr/>
        <w:sdtContent>
          <w:r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>
        <w:rPr>
          <w:rFonts w:ascii="Arial" w:hAnsi="Arial" w:cs="Arial"/>
          <w:spacing w:val="-2"/>
          <w:sz w:val="24"/>
          <w:szCs w:val="24"/>
          <w:lang w:val="en-GB"/>
        </w:rPr>
        <w:t xml:space="preserve"> of supervision</w:t>
      </w:r>
      <w:r w:rsidR="007E72C7">
        <w:rPr>
          <w:rFonts w:ascii="Arial" w:hAnsi="Arial" w:cs="Arial"/>
          <w:spacing w:val="-2"/>
          <w:sz w:val="24"/>
          <w:szCs w:val="24"/>
          <w:lang w:val="en-GB"/>
        </w:rPr>
        <w:t xml:space="preserve"> on exam evaluation. </w:t>
      </w:r>
    </w:p>
    <w:p w14:paraId="38EC3EC0" w14:textId="45A7111D" w:rsidR="00FA6B8A" w:rsidRPr="00066388" w:rsidRDefault="00285E95" w:rsidP="00066388">
      <w:pPr>
        <w:pStyle w:val="ListParagraph"/>
        <w:numPr>
          <w:ilvl w:val="0"/>
          <w:numId w:val="1"/>
        </w:numPr>
        <w:tabs>
          <w:tab w:val="left" w:pos="379"/>
          <w:tab w:val="left" w:pos="682"/>
          <w:tab w:val="left" w:pos="953"/>
          <w:tab w:val="left" w:pos="5389"/>
        </w:tabs>
        <w:spacing w:before="23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657816680"/>
          <w:placeholder>
            <w:docPart w:val="C3703D7D654F4543A06FE89C56C5C363"/>
          </w:placeholder>
          <w:showingPlcHdr/>
        </w:sdtPr>
        <w:sdtEndPr/>
        <w:sdtContent>
          <w:r w:rsidR="00FA6B8A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FA6B8A" w:rsidRPr="00493071">
        <w:rPr>
          <w:rFonts w:ascii="Arial" w:hAnsi="Arial" w:cs="Arial"/>
          <w:sz w:val="24"/>
          <w:szCs w:val="24"/>
          <w:lang w:val="en-GB"/>
        </w:rPr>
        <w:t xml:space="preserve"> number</w:t>
      </w:r>
      <w:r w:rsidR="00FA6B8A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of</w:t>
      </w:r>
      <w:r w:rsidR="00FA6B8A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supervisees</w:t>
      </w:r>
      <w:r w:rsidR="00FA6B8A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to</w:t>
      </w:r>
      <w:r w:rsidR="00FA6B8A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date</w:t>
      </w:r>
      <w:r w:rsidR="00FA6B8A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who</w:t>
      </w:r>
      <w:r w:rsidR="00FA6B8A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have</w:t>
      </w:r>
      <w:r w:rsidR="00FA6B8A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received</w:t>
      </w:r>
      <w:r w:rsidR="00FA6B8A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at</w:t>
      </w:r>
      <w:r w:rsidR="00FA6B8A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least</w:t>
      </w:r>
      <w:r w:rsidR="00FA6B8A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40</w:t>
      </w:r>
      <w:r w:rsidR="00FA6B8A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hours of</w:t>
      </w:r>
      <w:r w:rsidR="00FA6B8A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supervision</w:t>
      </w:r>
      <w:r w:rsidR="00FA6B8A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 xml:space="preserve">from </w:t>
      </w:r>
      <w:r w:rsidR="00F64F18">
        <w:rPr>
          <w:rFonts w:ascii="Arial" w:hAnsi="Arial" w:cs="Arial"/>
          <w:spacing w:val="-2"/>
          <w:sz w:val="24"/>
          <w:szCs w:val="24"/>
          <w:lang w:val="en-GB"/>
        </w:rPr>
        <w:t>me</w:t>
      </w:r>
      <w:r w:rsidR="00FA6B8A" w:rsidRPr="00493071">
        <w:rPr>
          <w:rFonts w:ascii="Arial" w:hAnsi="Arial" w:cs="Arial"/>
          <w:spacing w:val="-2"/>
          <w:sz w:val="24"/>
          <w:szCs w:val="24"/>
          <w:lang w:val="en-GB"/>
        </w:rPr>
        <w:t>.</w:t>
      </w:r>
    </w:p>
    <w:p w14:paraId="0DC969F3" w14:textId="3FDE514B" w:rsidR="00437E07" w:rsidRPr="00493071" w:rsidRDefault="00285E95" w:rsidP="00066388">
      <w:pPr>
        <w:pStyle w:val="ListParagraph"/>
        <w:numPr>
          <w:ilvl w:val="0"/>
          <w:numId w:val="1"/>
        </w:numPr>
        <w:spacing w:before="17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723796877"/>
          <w:placeholder>
            <w:docPart w:val="05C56F45474F4801B1A0F39ABF5A7CA3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number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new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Certified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Transactional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Analyst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training</w:t>
      </w:r>
      <w:r w:rsidR="004A70C6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contracts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signed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(list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names - including transfers</w:t>
      </w:r>
      <w:r w:rsidR="00502455">
        <w:rPr>
          <w:rFonts w:ascii="Arial" w:hAnsi="Arial" w:cs="Arial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– on addendum).</w:t>
      </w:r>
    </w:p>
    <w:p w14:paraId="1FEA5F9C" w14:textId="201FDFB7" w:rsidR="004A70C6" w:rsidRPr="00493071" w:rsidRDefault="00285E95" w:rsidP="00066388">
      <w:pPr>
        <w:pStyle w:val="ListParagraph"/>
        <w:numPr>
          <w:ilvl w:val="0"/>
          <w:numId w:val="1"/>
        </w:numPr>
        <w:spacing w:before="17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sdt>
        <w:sdtPr>
          <w:rPr>
            <w:sz w:val="24"/>
            <w:szCs w:val="24"/>
            <w:lang w:val="en-GB"/>
          </w:rPr>
          <w:id w:val="1961299189"/>
          <w:placeholder>
            <w:docPart w:val="D79BCA17409149239E29B383D46341AD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number</w:t>
      </w:r>
      <w:r w:rsidR="004A70C6" w:rsidRPr="00493071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Certified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Transactional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Analyst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training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contracts</w:t>
      </w:r>
      <w:r w:rsidR="004A70C6" w:rsidRPr="00493071">
        <w:rPr>
          <w:rFonts w:ascii="Arial" w:hAnsi="Arial" w:cs="Arial"/>
          <w:spacing w:val="-7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terminated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(list</w:t>
      </w:r>
      <w:r w:rsidR="004A70C6" w:rsidRPr="00493071">
        <w:rPr>
          <w:rFonts w:ascii="Arial" w:hAnsi="Arial" w:cs="Arial"/>
          <w:spacing w:val="-7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names</w:t>
      </w:r>
      <w:r w:rsidR="004A70C6" w:rsidRPr="00493071">
        <w:rPr>
          <w:rFonts w:ascii="Arial" w:hAnsi="Arial" w:cs="Arial"/>
          <w:spacing w:val="7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pacing w:val="-10"/>
          <w:sz w:val="24"/>
          <w:szCs w:val="24"/>
          <w:lang w:val="en-GB"/>
        </w:rPr>
        <w:t xml:space="preserve">–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including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transfers</w:t>
      </w:r>
      <w:r w:rsidR="00502455">
        <w:rPr>
          <w:rFonts w:ascii="Arial" w:hAnsi="Arial" w:cs="Arial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–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on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>addendum)</w:t>
      </w:r>
      <w:r w:rsidR="00D03F3E">
        <w:rPr>
          <w:rFonts w:ascii="Arial" w:hAnsi="Arial" w:cs="Arial"/>
          <w:spacing w:val="-2"/>
          <w:sz w:val="24"/>
          <w:szCs w:val="24"/>
          <w:lang w:val="en-GB"/>
        </w:rPr>
        <w:t>.</w:t>
      </w:r>
    </w:p>
    <w:p w14:paraId="765F1C43" w14:textId="15CABBA0" w:rsidR="00DC44CF" w:rsidRPr="00A31D88" w:rsidRDefault="00285E95" w:rsidP="00DC44CF">
      <w:pPr>
        <w:pStyle w:val="ListParagraph"/>
        <w:numPr>
          <w:ilvl w:val="0"/>
          <w:numId w:val="1"/>
        </w:numPr>
        <w:spacing w:before="18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355856223"/>
          <w:placeholder>
            <w:docPart w:val="9DBC82FF683D4AEBB4FE87C903F99E5D"/>
          </w:placeholder>
          <w:showingPlcHdr/>
        </w:sdtPr>
        <w:sdtEndPr/>
        <w:sdtContent>
          <w:r w:rsidR="004A70C6" w:rsidRPr="00A31D88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A31D88">
        <w:rPr>
          <w:rFonts w:ascii="Arial" w:hAnsi="Arial" w:cs="Arial"/>
          <w:sz w:val="24"/>
          <w:szCs w:val="24"/>
          <w:lang w:val="en-GB"/>
        </w:rPr>
        <w:t xml:space="preserve"> </w:t>
      </w:r>
      <w:r w:rsidR="00437E07" w:rsidRPr="00A31D88">
        <w:rPr>
          <w:rFonts w:ascii="Arial" w:hAnsi="Arial" w:cs="Arial"/>
          <w:sz w:val="24"/>
          <w:szCs w:val="24"/>
          <w:lang w:val="en-GB"/>
        </w:rPr>
        <w:t>n</w:t>
      </w:r>
      <w:r w:rsidR="004A70C6" w:rsidRPr="00A31D88">
        <w:rPr>
          <w:rFonts w:ascii="Arial" w:hAnsi="Arial" w:cs="Arial"/>
          <w:sz w:val="24"/>
          <w:szCs w:val="24"/>
          <w:lang w:val="en-GB"/>
        </w:rPr>
        <w:t>umber</w:t>
      </w:r>
      <w:r w:rsidR="004A70C6" w:rsidRPr="00A31D88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of</w:t>
      </w:r>
      <w:r w:rsidR="004A70C6" w:rsidRPr="00A31D88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Certified</w:t>
      </w:r>
      <w:r w:rsidR="004A70C6" w:rsidRPr="00A31D88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Transactional</w:t>
      </w:r>
      <w:r w:rsidR="004A70C6" w:rsidRPr="00A31D88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Analyst</w:t>
      </w:r>
      <w:r w:rsidR="004A70C6" w:rsidRPr="00A31D88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trainees</w:t>
      </w:r>
      <w:r w:rsidR="004A70C6" w:rsidRPr="00A31D88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examined</w:t>
      </w:r>
      <w:r w:rsidR="004A70C6" w:rsidRPr="00A31D88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and</w:t>
      </w:r>
      <w:r w:rsidR="004A70C6" w:rsidRPr="00A31D88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passed</w:t>
      </w:r>
      <w:r w:rsidR="004A70C6" w:rsidRPr="00A31D88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(list</w:t>
      </w:r>
      <w:r w:rsidR="004A70C6" w:rsidRPr="00A31D88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names</w:t>
      </w:r>
      <w:r w:rsidR="004A70C6" w:rsidRPr="00A31D88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and dates passed on addendum).</w:t>
      </w:r>
    </w:p>
    <w:p w14:paraId="7569C695" w14:textId="24895549" w:rsidR="004A70C6" w:rsidRPr="007818F4" w:rsidRDefault="00285E95" w:rsidP="00066388">
      <w:pPr>
        <w:pStyle w:val="ListParagraph"/>
        <w:numPr>
          <w:ilvl w:val="0"/>
          <w:numId w:val="1"/>
        </w:numPr>
        <w:spacing w:before="9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2101130939"/>
          <w:placeholder>
            <w:docPart w:val="23732C779B7B4559A91A5BF082BC6DA9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r w:rsidR="00437E07" w:rsidRPr="00493071">
        <w:rPr>
          <w:rFonts w:ascii="Arial" w:hAnsi="Arial" w:cs="Arial"/>
          <w:sz w:val="24"/>
          <w:szCs w:val="24"/>
          <w:lang w:val="en-GB"/>
        </w:rPr>
        <w:t>n</w:t>
      </w:r>
      <w:r w:rsidR="004A70C6" w:rsidRPr="00493071">
        <w:rPr>
          <w:rFonts w:ascii="Arial" w:hAnsi="Arial" w:cs="Arial"/>
          <w:sz w:val="24"/>
          <w:szCs w:val="24"/>
          <w:lang w:val="en-GB"/>
        </w:rPr>
        <w:t>umber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Certified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Transaction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Analyst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trainees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examined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lastRenderedPageBreak/>
        <w:t>and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deferred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(list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names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and 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>dates</w:t>
      </w:r>
      <w:r w:rsidR="00437E07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deferred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on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>addendum)</w:t>
      </w:r>
      <w:r w:rsidR="00DC44CF">
        <w:rPr>
          <w:rFonts w:ascii="Arial" w:hAnsi="Arial" w:cs="Arial"/>
          <w:spacing w:val="-2"/>
          <w:sz w:val="24"/>
          <w:szCs w:val="24"/>
          <w:lang w:val="en-GB"/>
        </w:rPr>
        <w:t>.</w:t>
      </w:r>
    </w:p>
    <w:p w14:paraId="3012D9E7" w14:textId="6102699D" w:rsidR="007818F4" w:rsidRPr="00493071" w:rsidRDefault="00285E95" w:rsidP="00066388">
      <w:pPr>
        <w:pStyle w:val="ListParagraph"/>
        <w:numPr>
          <w:ilvl w:val="0"/>
          <w:numId w:val="1"/>
        </w:numPr>
        <w:spacing w:before="9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-2061707485"/>
          <w:placeholder>
            <w:docPart w:val="C7D7BA5839225341AEFD7F913FC8B5C7"/>
          </w:placeholder>
          <w:showingPlcHdr/>
        </w:sdtPr>
        <w:sdtEndPr/>
        <w:sdtContent>
          <w:r w:rsidR="007818F4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7818F4" w:rsidRPr="00493071">
        <w:rPr>
          <w:rFonts w:ascii="Arial" w:hAnsi="Arial" w:cs="Arial"/>
          <w:sz w:val="24"/>
          <w:szCs w:val="24"/>
          <w:lang w:val="en-GB"/>
        </w:rPr>
        <w:t xml:space="preserve"> number</w:t>
      </w:r>
      <w:r w:rsidR="007818F4" w:rsidRPr="00493071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="007818F4" w:rsidRPr="00493071">
        <w:rPr>
          <w:rFonts w:ascii="Arial" w:hAnsi="Arial" w:cs="Arial"/>
          <w:sz w:val="24"/>
          <w:szCs w:val="24"/>
          <w:lang w:val="en-GB"/>
        </w:rPr>
        <w:t>of</w:t>
      </w:r>
      <w:r w:rsidR="007818F4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7818F4" w:rsidRPr="00493071">
        <w:rPr>
          <w:rFonts w:ascii="Arial" w:hAnsi="Arial" w:cs="Arial"/>
          <w:sz w:val="24"/>
          <w:szCs w:val="24"/>
          <w:lang w:val="en-GB"/>
        </w:rPr>
        <w:t>active</w:t>
      </w:r>
      <w:r w:rsidR="007818F4" w:rsidRPr="00493071">
        <w:rPr>
          <w:rFonts w:ascii="Arial" w:hAnsi="Arial" w:cs="Arial"/>
          <w:spacing w:val="-9"/>
          <w:sz w:val="24"/>
          <w:szCs w:val="24"/>
          <w:lang w:val="en-GB"/>
        </w:rPr>
        <w:t xml:space="preserve"> </w:t>
      </w:r>
      <w:r w:rsidR="007818F4" w:rsidRPr="00493071">
        <w:rPr>
          <w:rFonts w:ascii="Arial" w:hAnsi="Arial" w:cs="Arial"/>
          <w:sz w:val="24"/>
          <w:szCs w:val="24"/>
          <w:lang w:val="en-GB"/>
        </w:rPr>
        <w:t>Certified</w:t>
      </w:r>
      <w:r w:rsidR="007818F4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7818F4" w:rsidRPr="00493071">
        <w:rPr>
          <w:rFonts w:ascii="Arial" w:hAnsi="Arial" w:cs="Arial"/>
          <w:sz w:val="24"/>
          <w:szCs w:val="24"/>
          <w:lang w:val="en-GB"/>
        </w:rPr>
        <w:t>Transactional Analyst</w:t>
      </w:r>
      <w:r w:rsidR="007818F4" w:rsidRPr="00493071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="007818F4" w:rsidRPr="00493071">
        <w:rPr>
          <w:rFonts w:ascii="Arial" w:hAnsi="Arial" w:cs="Arial"/>
          <w:sz w:val="24"/>
          <w:szCs w:val="24"/>
          <w:lang w:val="en-GB"/>
        </w:rPr>
        <w:t>training</w:t>
      </w:r>
      <w:r w:rsidR="007818F4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contracts.</w:t>
      </w:r>
    </w:p>
    <w:p w14:paraId="75F44B65" w14:textId="4B40A1E9" w:rsidR="004A70C6" w:rsidRPr="00493071" w:rsidRDefault="00285E95" w:rsidP="00066388">
      <w:pPr>
        <w:pStyle w:val="ListParagraph"/>
        <w:numPr>
          <w:ilvl w:val="0"/>
          <w:numId w:val="1"/>
        </w:numPr>
        <w:spacing w:before="22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1927693292"/>
          <w:placeholder>
            <w:docPart w:val="F2D3D6D1DDE94C2ABCF868D9C6A29F7B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r w:rsidR="00437E07" w:rsidRPr="00493071">
        <w:rPr>
          <w:rFonts w:ascii="Arial" w:hAnsi="Arial" w:cs="Arial"/>
          <w:sz w:val="24"/>
          <w:szCs w:val="24"/>
          <w:lang w:val="en-GB"/>
        </w:rPr>
        <w:t>h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ours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continuing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education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coursework and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/or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related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training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events</w:t>
      </w:r>
      <w:r w:rsidR="00DC44CF">
        <w:rPr>
          <w:rFonts w:ascii="Arial" w:hAnsi="Arial" w:cs="Arial"/>
          <w:sz w:val="24"/>
          <w:szCs w:val="24"/>
          <w:lang w:val="en-GB"/>
        </w:rPr>
        <w:t xml:space="preserve"> </w:t>
      </w:r>
      <w:r w:rsidR="00502455">
        <w:rPr>
          <w:rFonts w:ascii="Arial" w:hAnsi="Arial" w:cs="Arial"/>
          <w:sz w:val="24"/>
          <w:szCs w:val="24"/>
          <w:lang w:val="en-GB"/>
        </w:rPr>
        <w:t>I</w:t>
      </w:r>
      <w:r w:rsidR="00DC44CF">
        <w:rPr>
          <w:rFonts w:ascii="Arial" w:hAnsi="Arial" w:cs="Arial"/>
          <w:sz w:val="24"/>
          <w:szCs w:val="24"/>
          <w:lang w:val="en-GB"/>
        </w:rPr>
        <w:t xml:space="preserve"> have attended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(list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on 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>addendum).</w:t>
      </w:r>
    </w:p>
    <w:p w14:paraId="0C165256" w14:textId="6B63B463" w:rsidR="00437E07" w:rsidRPr="00493071" w:rsidRDefault="00285E95" w:rsidP="00066388">
      <w:pPr>
        <w:pStyle w:val="ListParagraph"/>
        <w:numPr>
          <w:ilvl w:val="0"/>
          <w:numId w:val="1"/>
        </w:numPr>
        <w:spacing w:before="11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1924372177"/>
          <w:placeholder>
            <w:docPart w:val="98505AA92E6F410383DC74472779C440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r w:rsidR="00437E07" w:rsidRPr="00493071">
        <w:rPr>
          <w:rFonts w:ascii="Arial" w:hAnsi="Arial" w:cs="Arial"/>
          <w:sz w:val="24"/>
          <w:szCs w:val="24"/>
          <w:lang w:val="en-GB"/>
        </w:rPr>
        <w:t>h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ours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TA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services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provided in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502455">
        <w:rPr>
          <w:rFonts w:ascii="Arial" w:hAnsi="Arial" w:cs="Arial"/>
          <w:sz w:val="24"/>
          <w:szCs w:val="24"/>
          <w:lang w:val="en-GB"/>
        </w:rPr>
        <w:t>my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area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speciality</w:t>
      </w:r>
      <w:r w:rsidR="004A70C6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since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becoming</w:t>
      </w:r>
      <w:r w:rsidR="004A70C6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a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Certified Transactional Analyst.</w:t>
      </w:r>
    </w:p>
    <w:p w14:paraId="0D486F76" w14:textId="14DD6271" w:rsidR="004A70C6" w:rsidRPr="00493071" w:rsidRDefault="00285E95" w:rsidP="00066388">
      <w:pPr>
        <w:pStyle w:val="ListParagraph"/>
        <w:numPr>
          <w:ilvl w:val="0"/>
          <w:numId w:val="1"/>
        </w:numPr>
        <w:spacing w:before="11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sdt>
        <w:sdtPr>
          <w:rPr>
            <w:sz w:val="24"/>
            <w:szCs w:val="24"/>
            <w:lang w:val="en-GB"/>
          </w:rPr>
          <w:id w:val="14439240"/>
          <w:placeholder>
            <w:docPart w:val="88F8A8BDC38C408DBBDAFF88D2BAE11A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r w:rsidR="00437E07" w:rsidRPr="00493071">
        <w:rPr>
          <w:rFonts w:ascii="Arial" w:hAnsi="Arial" w:cs="Arial"/>
          <w:sz w:val="24"/>
          <w:szCs w:val="24"/>
          <w:lang w:val="en-GB"/>
        </w:rPr>
        <w:t>n</w:t>
      </w:r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umber of times served as an examiner or assisted with examinations. Dates </w:t>
      </w:r>
      <w:sdt>
        <w:sdtPr>
          <w:rPr>
            <w:sz w:val="24"/>
            <w:szCs w:val="24"/>
            <w:lang w:val="en-GB"/>
          </w:rPr>
          <w:id w:val="-1435665576"/>
          <w:placeholder>
            <w:docPart w:val="2F5BC8E7DDAA4F2DB861A698FF5A0778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2EE8B7AB" w14:textId="71AAEB3E" w:rsidR="004A70C6" w:rsidRPr="00493071" w:rsidRDefault="004A70C6" w:rsidP="00066388">
      <w:pPr>
        <w:pStyle w:val="ListParagraph"/>
        <w:numPr>
          <w:ilvl w:val="0"/>
          <w:numId w:val="1"/>
        </w:numPr>
        <w:spacing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On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your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addendum,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please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list</w:t>
      </w:r>
      <w:r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and/or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describe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any of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the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following activities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in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which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 have been engaged</w:t>
      </w:r>
      <w:r w:rsidR="00117717">
        <w:rPr>
          <w:rFonts w:ascii="Arial" w:hAnsi="Arial" w:cs="Arial"/>
          <w:sz w:val="24"/>
          <w:szCs w:val="24"/>
          <w:lang w:val="en-GB"/>
        </w:rPr>
        <w:t xml:space="preserve"> e.g</w:t>
      </w:r>
      <w:r w:rsidRPr="00493071">
        <w:rPr>
          <w:rFonts w:ascii="Arial" w:hAnsi="Arial" w:cs="Arial"/>
          <w:sz w:val="24"/>
          <w:szCs w:val="24"/>
          <w:lang w:val="en-GB"/>
        </w:rPr>
        <w:t>:</w:t>
      </w:r>
    </w:p>
    <w:p w14:paraId="30DADEA2" w14:textId="77777777" w:rsidR="004A70C6" w:rsidRPr="00493071" w:rsidRDefault="004A70C6" w:rsidP="00DC44CF">
      <w:pPr>
        <w:pStyle w:val="ListParagraph"/>
        <w:numPr>
          <w:ilvl w:val="1"/>
          <w:numId w:val="5"/>
        </w:numPr>
        <w:tabs>
          <w:tab w:val="left" w:pos="1134"/>
        </w:tabs>
        <w:spacing w:line="360" w:lineRule="auto"/>
        <w:ind w:left="426" w:right="-355" w:firstLine="0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Seminar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(TA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 xml:space="preserve">202) 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>leadership</w:t>
      </w:r>
    </w:p>
    <w:p w14:paraId="579BB994" w14:textId="77777777" w:rsidR="004A70C6" w:rsidRPr="00493071" w:rsidRDefault="004A70C6" w:rsidP="00DC44CF">
      <w:pPr>
        <w:pStyle w:val="ListParagraph"/>
        <w:numPr>
          <w:ilvl w:val="1"/>
          <w:numId w:val="5"/>
        </w:numPr>
        <w:tabs>
          <w:tab w:val="left" w:pos="1134"/>
        </w:tabs>
        <w:spacing w:before="19" w:line="360" w:lineRule="auto"/>
        <w:ind w:left="426" w:right="-355" w:firstLine="0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Initiation</w:t>
      </w:r>
      <w:r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of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TA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>program</w:t>
      </w:r>
    </w:p>
    <w:p w14:paraId="0C2B3C9C" w14:textId="77777777" w:rsidR="004A70C6" w:rsidRPr="00493071" w:rsidRDefault="004A70C6" w:rsidP="00DC44CF">
      <w:pPr>
        <w:pStyle w:val="ListParagraph"/>
        <w:numPr>
          <w:ilvl w:val="1"/>
          <w:numId w:val="5"/>
        </w:numPr>
        <w:tabs>
          <w:tab w:val="left" w:pos="1134"/>
        </w:tabs>
        <w:spacing w:before="23" w:line="360" w:lineRule="auto"/>
        <w:ind w:left="426" w:right="-355" w:firstLine="0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Professional</w:t>
      </w:r>
      <w:r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article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>published.</w:t>
      </w:r>
    </w:p>
    <w:p w14:paraId="71C0D7FA" w14:textId="77777777" w:rsidR="004A70C6" w:rsidRPr="00493071" w:rsidRDefault="004A70C6" w:rsidP="00DC44CF">
      <w:pPr>
        <w:pStyle w:val="ListParagraph"/>
        <w:numPr>
          <w:ilvl w:val="1"/>
          <w:numId w:val="5"/>
        </w:numPr>
        <w:tabs>
          <w:tab w:val="left" w:pos="1134"/>
        </w:tabs>
        <w:spacing w:before="23" w:line="360" w:lineRule="auto"/>
        <w:ind w:left="426" w:right="-355" w:firstLine="0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Research</w:t>
      </w:r>
      <w:r w:rsidRPr="00493071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initiated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or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>reported.</w:t>
      </w:r>
    </w:p>
    <w:p w14:paraId="0CE88DBE" w14:textId="5A0231AE" w:rsidR="004F38F0" w:rsidRPr="00DC44CF" w:rsidRDefault="004A70C6" w:rsidP="00DC44CF">
      <w:pPr>
        <w:pStyle w:val="ListParagraph"/>
        <w:numPr>
          <w:ilvl w:val="1"/>
          <w:numId w:val="5"/>
        </w:numPr>
        <w:tabs>
          <w:tab w:val="left" w:pos="1134"/>
        </w:tabs>
        <w:spacing w:before="22" w:line="360" w:lineRule="auto"/>
        <w:ind w:left="426" w:right="-355" w:firstLine="0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Hono</w:t>
      </w:r>
      <w:r w:rsidR="00DC44CF">
        <w:rPr>
          <w:rFonts w:ascii="Arial" w:hAnsi="Arial" w:cs="Arial"/>
          <w:sz w:val="24"/>
          <w:szCs w:val="24"/>
          <w:lang w:val="en-GB"/>
        </w:rPr>
        <w:t>u</w:t>
      </w:r>
      <w:r w:rsidRPr="00493071">
        <w:rPr>
          <w:rFonts w:ascii="Arial" w:hAnsi="Arial" w:cs="Arial"/>
          <w:sz w:val="24"/>
          <w:szCs w:val="24"/>
          <w:lang w:val="en-GB"/>
        </w:rPr>
        <w:t>rs</w:t>
      </w:r>
      <w:r w:rsidRPr="00493071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>attained.</w:t>
      </w:r>
    </w:p>
    <w:p w14:paraId="121F82B5" w14:textId="1129D54C" w:rsidR="004A70C6" w:rsidRPr="00493071" w:rsidRDefault="004A70C6" w:rsidP="00066388">
      <w:pPr>
        <w:pStyle w:val="ListParagraph"/>
        <w:numPr>
          <w:ilvl w:val="0"/>
          <w:numId w:val="1"/>
        </w:numPr>
        <w:tabs>
          <w:tab w:val="left" w:pos="508"/>
          <w:tab w:val="left" w:pos="510"/>
          <w:tab w:val="left" w:pos="1083"/>
          <w:tab w:val="left" w:pos="9147"/>
        </w:tabs>
        <w:spacing w:before="23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Indicate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the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advanced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educational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degree(s)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hold,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specifying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the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area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in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which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 xml:space="preserve">hold them.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867190996"/>
          <w:placeholder>
            <w:docPart w:val="22CFBBD3C61C4EF1962FB6F052779DEB"/>
          </w:placeholder>
          <w:showingPlcHdr/>
        </w:sdtPr>
        <w:sdtEndPr/>
        <w:sdtContent>
          <w:r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5DE6061C" w14:textId="2138C777" w:rsidR="004A70C6" w:rsidRPr="00493071" w:rsidRDefault="004A70C6" w:rsidP="00066388">
      <w:pPr>
        <w:pStyle w:val="ListParagraph"/>
        <w:numPr>
          <w:ilvl w:val="0"/>
          <w:numId w:val="1"/>
        </w:numPr>
        <w:tabs>
          <w:tab w:val="left" w:pos="508"/>
        </w:tabs>
        <w:spacing w:before="10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License</w:t>
      </w:r>
      <w:r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>information</w:t>
      </w:r>
      <w:r w:rsidR="00DC44CF">
        <w:rPr>
          <w:rFonts w:ascii="Arial" w:hAnsi="Arial" w:cs="Arial"/>
          <w:spacing w:val="-2"/>
          <w:sz w:val="24"/>
          <w:szCs w:val="24"/>
          <w:lang w:val="en-GB"/>
        </w:rPr>
        <w:t>:</w:t>
      </w:r>
    </w:p>
    <w:p w14:paraId="5C854E64" w14:textId="17BC0A45" w:rsidR="004A70C6" w:rsidRPr="00493071" w:rsidRDefault="004A70C6" w:rsidP="00066388">
      <w:pPr>
        <w:pStyle w:val="ListParagraph"/>
        <w:numPr>
          <w:ilvl w:val="1"/>
          <w:numId w:val="5"/>
        </w:numPr>
        <w:tabs>
          <w:tab w:val="left" w:pos="709"/>
        </w:tabs>
        <w:spacing w:before="23" w:line="360" w:lineRule="auto"/>
        <w:ind w:left="426" w:right="-355" w:hanging="426"/>
        <w:rPr>
          <w:rFonts w:ascii="Arial" w:hAnsi="Arial" w:cs="Arial"/>
          <w:b/>
          <w:bCs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Does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your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home state or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 xml:space="preserve">country require a license </w:t>
      </w:r>
      <w:proofErr w:type="gramStart"/>
      <w:r w:rsidRPr="00493071">
        <w:rPr>
          <w:rFonts w:ascii="Arial" w:hAnsi="Arial" w:cs="Arial"/>
          <w:sz w:val="24"/>
          <w:szCs w:val="24"/>
          <w:lang w:val="en-GB"/>
        </w:rPr>
        <w:t>in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order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for</w:t>
      </w:r>
      <w:proofErr w:type="gramEnd"/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to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practice in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your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4F38F0" w:rsidRPr="00493071">
        <w:rPr>
          <w:rFonts w:ascii="Arial" w:hAnsi="Arial" w:cs="Arial"/>
          <w:spacing w:val="-1"/>
          <w:sz w:val="24"/>
          <w:szCs w:val="24"/>
          <w:lang w:val="en-GB"/>
        </w:rPr>
        <w:tab/>
      </w:r>
      <w:r w:rsidRPr="00493071">
        <w:rPr>
          <w:rFonts w:ascii="Arial" w:hAnsi="Arial" w:cs="Arial"/>
          <w:sz w:val="24"/>
          <w:szCs w:val="24"/>
          <w:lang w:val="en-GB"/>
        </w:rPr>
        <w:t xml:space="preserve">area of specialization? Yes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933205630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493071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  <w:r w:rsidRPr="00493071">
        <w:rPr>
          <w:rFonts w:ascii="Arial" w:hAnsi="Arial" w:cs="Arial"/>
          <w:sz w:val="24"/>
          <w:szCs w:val="24"/>
          <w:lang w:val="en-GB"/>
        </w:rPr>
        <w:t xml:space="preserve"> No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57367800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4F38F0" w:rsidRPr="00493071">
            <w:rPr>
              <w:rFonts w:ascii="MS Gothic" w:eastAsia="MS Gothic" w:hAnsi="MS Gothic" w:cs="Arial"/>
              <w:sz w:val="24"/>
              <w:szCs w:val="24"/>
              <w:lang w:val="en-GB"/>
            </w:rPr>
            <w:t>☐</w:t>
          </w:r>
        </w:sdtContent>
      </w:sdt>
    </w:p>
    <w:p w14:paraId="011D3397" w14:textId="5779C1D4" w:rsidR="004A70C6" w:rsidRPr="00493071" w:rsidRDefault="004A70C6" w:rsidP="00066388">
      <w:pPr>
        <w:pStyle w:val="ListParagraph"/>
        <w:numPr>
          <w:ilvl w:val="1"/>
          <w:numId w:val="5"/>
        </w:numPr>
        <w:tabs>
          <w:tab w:val="left" w:pos="384"/>
          <w:tab w:val="left" w:pos="709"/>
        </w:tabs>
        <w:spacing w:before="10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If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are licensed, indicate the</w:t>
      </w:r>
      <w:r w:rsidRPr="00493071">
        <w:rPr>
          <w:rFonts w:ascii="Arial" w:hAnsi="Arial" w:cs="Arial"/>
          <w:spacing w:val="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type of</w:t>
      </w:r>
      <w:r w:rsidRPr="00493071">
        <w:rPr>
          <w:rFonts w:ascii="Arial" w:hAnsi="Arial" w:cs="Arial"/>
          <w:spacing w:val="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license and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your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license</w:t>
      </w:r>
      <w:r w:rsidRPr="00493071">
        <w:rPr>
          <w:rFonts w:ascii="Arial" w:hAnsi="Arial" w:cs="Arial"/>
          <w:spacing w:val="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>number:</w:t>
      </w:r>
      <w:r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202715265"/>
          <w:placeholder>
            <w:docPart w:val="37171766D1EB174683E989155C6E47FC"/>
          </w:placeholder>
          <w:showingPlcHdr/>
        </w:sdtPr>
        <w:sdtEndPr/>
        <w:sdtContent>
          <w:r w:rsidR="005A7792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5850D27D" w14:textId="77777777" w:rsidR="004A70C6" w:rsidRPr="00493071" w:rsidRDefault="004A70C6" w:rsidP="00066388">
      <w:pPr>
        <w:pStyle w:val="ListParagraph"/>
        <w:numPr>
          <w:ilvl w:val="1"/>
          <w:numId w:val="5"/>
        </w:numPr>
        <w:tabs>
          <w:tab w:val="left" w:pos="384"/>
          <w:tab w:val="left" w:pos="709"/>
          <w:tab w:val="left" w:pos="8782"/>
        </w:tabs>
        <w:spacing w:before="46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If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license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is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required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and you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are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not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licensed,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describe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the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legal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coverage</w:t>
      </w:r>
      <w:r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have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for</w:t>
      </w:r>
      <w:r w:rsidRPr="00493071">
        <w:rPr>
          <w:rFonts w:ascii="Arial" w:hAnsi="Arial" w:cs="Arial"/>
          <w:spacing w:val="-7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 xml:space="preserve">your practice: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726493699"/>
          <w:placeholder>
            <w:docPart w:val="F91EF7DED3C04019BE86051C84C01182"/>
          </w:placeholder>
          <w:showingPlcHdr/>
        </w:sdtPr>
        <w:sdtEndPr/>
        <w:sdtContent>
          <w:r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2FA7ECD0" w14:textId="77777777" w:rsidR="004A70C6" w:rsidRPr="00493071" w:rsidRDefault="004A70C6" w:rsidP="00066388">
      <w:pPr>
        <w:pStyle w:val="ListParagraph"/>
        <w:numPr>
          <w:ilvl w:val="1"/>
          <w:numId w:val="5"/>
        </w:numPr>
        <w:tabs>
          <w:tab w:val="left" w:pos="384"/>
          <w:tab w:val="left" w:pos="709"/>
        </w:tabs>
        <w:spacing w:before="10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If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intend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to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obtain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a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license,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indicate the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type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of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license and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when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plan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to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obtain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it: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1333441814"/>
          <w:placeholder>
            <w:docPart w:val="B6F55084C51344C2B84E0869D0B382BA"/>
          </w:placeholder>
          <w:showingPlcHdr/>
        </w:sdtPr>
        <w:sdtEndPr/>
        <w:sdtContent>
          <w:r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5834BFFA" w14:textId="4BDDCF63" w:rsidR="004A70C6" w:rsidRPr="00493071" w:rsidRDefault="00493071" w:rsidP="00066388">
      <w:pPr>
        <w:pStyle w:val="BodyText"/>
        <w:numPr>
          <w:ilvl w:val="0"/>
          <w:numId w:val="1"/>
        </w:numPr>
        <w:spacing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I</w:t>
      </w:r>
      <w:r w:rsidR="00E46A6B" w:rsidRPr="00493071">
        <w:rPr>
          <w:rFonts w:ascii="Arial" w:hAnsi="Arial" w:cs="Arial"/>
          <w:sz w:val="24"/>
          <w:szCs w:val="24"/>
          <w:lang w:val="en-GB"/>
        </w:rPr>
        <w:t>n</w:t>
      </w:r>
      <w:r w:rsidR="00E46A6B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E46A6B" w:rsidRPr="00493071">
        <w:rPr>
          <w:rFonts w:ascii="Arial" w:hAnsi="Arial" w:cs="Arial"/>
          <w:sz w:val="24"/>
          <w:szCs w:val="24"/>
          <w:lang w:val="en-GB"/>
        </w:rPr>
        <w:t>your</w:t>
      </w:r>
      <w:r w:rsidR="00E46A6B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proofErr w:type="gramStart"/>
      <w:r w:rsidR="00E46A6B" w:rsidRPr="00493071">
        <w:rPr>
          <w:rFonts w:ascii="Arial" w:hAnsi="Arial" w:cs="Arial"/>
          <w:sz w:val="24"/>
          <w:szCs w:val="24"/>
          <w:lang w:val="en-GB"/>
        </w:rPr>
        <w:t>addendum</w:t>
      </w:r>
      <w:proofErr w:type="gramEnd"/>
      <w:r w:rsidR="00E46A6B" w:rsidRPr="00493071">
        <w:rPr>
          <w:rFonts w:ascii="Arial" w:hAnsi="Arial" w:cs="Arial"/>
          <w:sz w:val="24"/>
          <w:szCs w:val="24"/>
          <w:lang w:val="en-GB"/>
        </w:rPr>
        <w:t xml:space="preserve"> please include an updated Expression of Needs Form 13.4.7 (if applicable)</w:t>
      </w:r>
      <w:r w:rsidRPr="00493071">
        <w:rPr>
          <w:rFonts w:ascii="Arial" w:hAnsi="Arial" w:cs="Arial"/>
          <w:sz w:val="24"/>
          <w:szCs w:val="24"/>
          <w:lang w:val="en-GB"/>
        </w:rPr>
        <w:t>.</w:t>
      </w:r>
    </w:p>
    <w:p w14:paraId="632AAA28" w14:textId="77777777" w:rsidR="000E5391" w:rsidRDefault="000E5391" w:rsidP="000E5391">
      <w:pPr>
        <w:pStyle w:val="BodyText"/>
        <w:spacing w:line="360" w:lineRule="auto"/>
        <w:ind w:left="0" w:right="-355"/>
        <w:rPr>
          <w:rFonts w:ascii="Arial" w:hAnsi="Arial" w:cs="Arial"/>
          <w:color w:val="1D1B11"/>
          <w:sz w:val="24"/>
          <w:szCs w:val="24"/>
          <w:lang w:val="en-GB"/>
        </w:rPr>
      </w:pPr>
    </w:p>
    <w:p w14:paraId="7AB5C08B" w14:textId="7767EC19" w:rsidR="004A70C6" w:rsidRPr="00493071" w:rsidRDefault="004A70C6" w:rsidP="000E5391">
      <w:pPr>
        <w:pStyle w:val="BodyText"/>
        <w:spacing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color w:val="1D1B11"/>
          <w:sz w:val="24"/>
          <w:szCs w:val="24"/>
          <w:lang w:val="en-GB"/>
        </w:rPr>
        <w:t>Signed</w:t>
      </w:r>
      <w:r w:rsidRPr="00493071">
        <w:rPr>
          <w:rFonts w:ascii="Arial" w:hAnsi="Arial" w:cs="Arial"/>
          <w:color w:val="1D1B11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color w:val="1D1B11"/>
          <w:sz w:val="24"/>
          <w:szCs w:val="24"/>
          <w:lang w:val="en-GB"/>
        </w:rPr>
        <w:t>by</w:t>
      </w:r>
      <w:r w:rsidRPr="00493071">
        <w:rPr>
          <w:rFonts w:ascii="Arial" w:hAnsi="Arial" w:cs="Arial"/>
          <w:color w:val="1D1B11"/>
          <w:spacing w:val="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color w:val="1D1B11"/>
          <w:spacing w:val="-2"/>
          <w:sz w:val="24"/>
          <w:szCs w:val="24"/>
          <w:lang w:val="en-GB"/>
        </w:rPr>
        <w:t xml:space="preserve">PTSTA: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298808996"/>
          <w:placeholder>
            <w:docPart w:val="C21FDE9F84EE4F159695753082E3BA68"/>
          </w:placeholder>
          <w:showingPlcHdr/>
        </w:sdtPr>
        <w:sdtEndPr/>
        <w:sdtContent>
          <w:r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262EDA">
        <w:rPr>
          <w:rFonts w:ascii="Arial" w:hAnsi="Arial" w:cs="Arial"/>
          <w:sz w:val="24"/>
          <w:szCs w:val="24"/>
          <w:lang w:val="en-GB"/>
        </w:rPr>
        <w:tab/>
        <w:t xml:space="preserve">Date: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487068453"/>
          <w:placeholder>
            <w:docPart w:val="E5B776B07BFD734EA05115AE484813AC"/>
          </w:placeholder>
          <w:showingPlcHdr/>
        </w:sdtPr>
        <w:sdtEndPr/>
        <w:sdtContent>
          <w:r w:rsidR="00262EDA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7AF4E478" w14:textId="44DF54D1" w:rsidR="004F38F0" w:rsidRPr="00493071" w:rsidRDefault="004A70C6" w:rsidP="00035C88">
      <w:pPr>
        <w:pStyle w:val="BodyText"/>
        <w:spacing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color w:val="1D1B11"/>
          <w:sz w:val="24"/>
          <w:szCs w:val="24"/>
          <w:lang w:val="en-GB"/>
        </w:rPr>
        <w:t>Signed</w:t>
      </w:r>
      <w:r w:rsidRPr="00493071">
        <w:rPr>
          <w:rFonts w:ascii="Arial" w:hAnsi="Arial" w:cs="Arial"/>
          <w:color w:val="1D1B11"/>
          <w:spacing w:val="-5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color w:val="1D1B11"/>
          <w:sz w:val="24"/>
          <w:szCs w:val="24"/>
          <w:lang w:val="en-GB"/>
        </w:rPr>
        <w:t>by</w:t>
      </w:r>
      <w:r w:rsidRPr="00493071">
        <w:rPr>
          <w:rFonts w:ascii="Arial" w:hAnsi="Arial" w:cs="Arial"/>
          <w:color w:val="1D1B11"/>
          <w:spacing w:val="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color w:val="1D1B11"/>
          <w:spacing w:val="-4"/>
          <w:sz w:val="24"/>
          <w:szCs w:val="24"/>
          <w:lang w:val="en-GB"/>
        </w:rPr>
        <w:t xml:space="preserve">TSTA: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130952557"/>
          <w:placeholder>
            <w:docPart w:val="9B9DC8B2AD1C4DEBAE2C4D3630024854"/>
          </w:placeholder>
          <w:showingPlcHdr/>
        </w:sdtPr>
        <w:sdtEndPr/>
        <w:sdtContent>
          <w:r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262EDA">
        <w:rPr>
          <w:rFonts w:ascii="Arial" w:hAnsi="Arial" w:cs="Arial"/>
          <w:sz w:val="24"/>
          <w:szCs w:val="24"/>
          <w:lang w:val="en-GB"/>
        </w:rPr>
        <w:tab/>
      </w:r>
      <w:r w:rsidR="00262EDA">
        <w:rPr>
          <w:rFonts w:ascii="Arial" w:hAnsi="Arial" w:cs="Arial"/>
          <w:sz w:val="24"/>
          <w:szCs w:val="24"/>
          <w:lang w:val="en-GB"/>
        </w:rPr>
        <w:tab/>
        <w:t xml:space="preserve">Date: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203527502"/>
          <w:placeholder>
            <w:docPart w:val="DB8FBD5E51FC55419DDE301E61096F0C"/>
          </w:placeholder>
          <w:showingPlcHdr/>
        </w:sdtPr>
        <w:sdtEndPr/>
        <w:sdtContent>
          <w:r w:rsidR="00262EDA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sectPr w:rsidR="004F38F0" w:rsidRPr="00493071" w:rsidSect="00262F88">
      <w:headerReference w:type="default" r:id="rId7"/>
      <w:footerReference w:type="even" r:id="rId8"/>
      <w:footerReference w:type="default" r:id="rId9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21370" w14:textId="77777777" w:rsidR="007F3531" w:rsidRDefault="007F3531" w:rsidP="00262F88">
      <w:r>
        <w:separator/>
      </w:r>
    </w:p>
  </w:endnote>
  <w:endnote w:type="continuationSeparator" w:id="0">
    <w:p w14:paraId="19B8D7DE" w14:textId="77777777" w:rsidR="007F3531" w:rsidRDefault="007F3531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5888268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79C73BA" w14:textId="1E96513D" w:rsidR="00DC1DDB" w:rsidRDefault="00DC1DDB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601CF46" w14:textId="77777777" w:rsidR="00B919CA" w:rsidRDefault="00B919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14FF8" w14:textId="447331EF" w:rsidR="00DC1DDB" w:rsidRDefault="00DC1DDB" w:rsidP="00EB4512">
    <w:pPr>
      <w:pStyle w:val="Footer"/>
      <w:framePr w:wrap="none" w:vAnchor="text" w:hAnchor="margin" w:xAlign="center" w:y="1"/>
      <w:rPr>
        <w:rStyle w:val="PageNumber"/>
      </w:rPr>
    </w:pPr>
  </w:p>
  <w:p w14:paraId="1906DEE2" w14:textId="1133649D" w:rsidR="00262F88" w:rsidRDefault="00490EF7" w:rsidP="00490EF7">
    <w:pPr>
      <w:spacing w:line="285" w:lineRule="exact"/>
      <w:rPr>
        <w:rFonts w:ascii="Arial" w:hAnsi="Arial" w:cs="Arial"/>
        <w:i/>
        <w:color w:val="1D1B11"/>
        <w:spacing w:val="-4"/>
        <w:position w:val="2"/>
        <w:sz w:val="24"/>
        <w:szCs w:val="24"/>
      </w:rPr>
    </w:pPr>
    <w:r w:rsidRPr="00DC1DDB">
      <w:rPr>
        <w:rFonts w:ascii="Arial" w:hAnsi="Arial" w:cs="Arial"/>
        <w:i/>
        <w:sz w:val="24"/>
        <w:szCs w:val="24"/>
      </w:rPr>
      <w:t>13.12.2</w:t>
    </w:r>
    <w:r w:rsidRPr="00DC1DDB">
      <w:rPr>
        <w:rFonts w:ascii="Arial" w:hAnsi="Arial" w:cs="Arial"/>
        <w:i/>
        <w:spacing w:val="-7"/>
        <w:sz w:val="24"/>
        <w:szCs w:val="24"/>
      </w:rPr>
      <w:t xml:space="preserve"> </w:t>
    </w:r>
    <w:r w:rsidRPr="00DC1DDB">
      <w:rPr>
        <w:rFonts w:ascii="Arial" w:hAnsi="Arial" w:cs="Arial"/>
        <w:i/>
        <w:sz w:val="24"/>
        <w:szCs w:val="24"/>
      </w:rPr>
      <w:t>PTSTA</w:t>
    </w:r>
    <w:r w:rsidRPr="00DC1DDB">
      <w:rPr>
        <w:rFonts w:ascii="Arial" w:hAnsi="Arial" w:cs="Arial"/>
        <w:i/>
        <w:spacing w:val="-2"/>
        <w:sz w:val="24"/>
        <w:szCs w:val="24"/>
      </w:rPr>
      <w:t xml:space="preserve"> </w:t>
    </w:r>
    <w:r w:rsidRPr="00DC1DDB">
      <w:rPr>
        <w:rFonts w:ascii="Arial" w:hAnsi="Arial" w:cs="Arial"/>
        <w:i/>
        <w:sz w:val="24"/>
        <w:szCs w:val="24"/>
      </w:rPr>
      <w:t>Annual</w:t>
    </w:r>
    <w:r w:rsidRPr="00DC1DDB">
      <w:rPr>
        <w:rFonts w:ascii="Arial" w:hAnsi="Arial" w:cs="Arial"/>
        <w:i/>
        <w:spacing w:val="-1"/>
        <w:sz w:val="24"/>
        <w:szCs w:val="24"/>
      </w:rPr>
      <w:t xml:space="preserve"> </w:t>
    </w:r>
    <w:r w:rsidRPr="00DC1DDB">
      <w:rPr>
        <w:rFonts w:ascii="Arial" w:hAnsi="Arial" w:cs="Arial"/>
        <w:i/>
        <w:sz w:val="24"/>
        <w:szCs w:val="24"/>
      </w:rPr>
      <w:t>Summary</w:t>
    </w:r>
    <w:r w:rsidRPr="00DC1DDB">
      <w:rPr>
        <w:rFonts w:ascii="Arial" w:hAnsi="Arial" w:cs="Arial"/>
        <w:i/>
        <w:spacing w:val="-3"/>
        <w:sz w:val="24"/>
        <w:szCs w:val="24"/>
      </w:rPr>
      <w:t xml:space="preserve"> </w:t>
    </w:r>
    <w:r w:rsidRPr="00DC1DDB">
      <w:rPr>
        <w:rFonts w:ascii="Arial" w:hAnsi="Arial" w:cs="Arial"/>
        <w:i/>
        <w:spacing w:val="-2"/>
        <w:sz w:val="24"/>
        <w:szCs w:val="24"/>
      </w:rPr>
      <w:t>Report</w:t>
    </w:r>
    <w:r w:rsidRPr="00DC1DDB">
      <w:rPr>
        <w:rFonts w:ascii="Arial" w:hAnsi="Arial" w:cs="Arial"/>
        <w:sz w:val="24"/>
        <w:szCs w:val="24"/>
      </w:rPr>
      <w:tab/>
    </w:r>
    <w:r w:rsidRPr="00DC1DDB">
      <w:rPr>
        <w:rFonts w:ascii="Arial" w:hAnsi="Arial" w:cs="Arial"/>
        <w:sz w:val="24"/>
        <w:szCs w:val="24"/>
      </w:rPr>
      <w:tab/>
    </w:r>
    <w:r w:rsidRPr="00DC1DDB">
      <w:rPr>
        <w:rFonts w:ascii="Arial" w:hAnsi="Arial" w:cs="Arial"/>
        <w:sz w:val="24"/>
        <w:szCs w:val="24"/>
      </w:rPr>
      <w:tab/>
    </w:r>
    <w:r w:rsidRPr="00DC1DDB">
      <w:rPr>
        <w:rFonts w:ascii="Arial" w:hAnsi="Arial" w:cs="Arial"/>
        <w:sz w:val="24"/>
        <w:szCs w:val="24"/>
      </w:rPr>
      <w:tab/>
    </w:r>
    <w:r w:rsidRPr="00DC1DDB">
      <w:rPr>
        <w:rFonts w:ascii="Arial" w:hAnsi="Arial" w:cs="Arial"/>
        <w:sz w:val="24"/>
        <w:szCs w:val="24"/>
      </w:rPr>
      <w:tab/>
    </w:r>
    <w:r w:rsidR="00262F88" w:rsidRPr="00DC1DDB">
      <w:rPr>
        <w:rFonts w:ascii="Arial" w:hAnsi="Arial" w:cs="Arial"/>
        <w:i/>
        <w:color w:val="1D1B11"/>
        <w:sz w:val="24"/>
        <w:szCs w:val="24"/>
      </w:rPr>
      <w:t xml:space="preserve"> </w:t>
    </w:r>
    <w:r w:rsidR="00262F88" w:rsidRPr="00DC1DDB">
      <w:rPr>
        <w:rFonts w:ascii="Arial" w:hAnsi="Arial" w:cs="Arial"/>
        <w:i/>
        <w:color w:val="1D1B11"/>
        <w:sz w:val="24"/>
        <w:szCs w:val="24"/>
      </w:rPr>
      <w:tab/>
    </w:r>
    <w:r w:rsidR="00262F88" w:rsidRPr="00DC1DDB">
      <w:rPr>
        <w:rFonts w:ascii="Arial" w:hAnsi="Arial" w:cs="Arial"/>
        <w:i/>
        <w:color w:val="1D1B11"/>
        <w:sz w:val="24"/>
        <w:szCs w:val="24"/>
      </w:rPr>
      <w:tab/>
    </w:r>
    <w:r w:rsidR="005A7792" w:rsidRPr="00DC1DDB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DC1DDB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DC1DDB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sdt>
    <w:sdtPr>
      <w:rPr>
        <w:rStyle w:val="PageNumber"/>
      </w:rPr>
      <w:id w:val="43456126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577D03E" w14:textId="02C46ABE" w:rsidR="00DC1DDB" w:rsidRPr="00DC1DDB" w:rsidRDefault="00DC1DDB" w:rsidP="00DC1DDB">
        <w:pPr>
          <w:pStyle w:val="Footer"/>
          <w:jc w:val="center"/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37A1364E" w14:textId="77777777" w:rsidR="00262F88" w:rsidRPr="005A7792" w:rsidRDefault="00262F88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1BEBB" w14:textId="77777777" w:rsidR="007F3531" w:rsidRDefault="007F3531" w:rsidP="00262F88">
      <w:r>
        <w:separator/>
      </w:r>
    </w:p>
  </w:footnote>
  <w:footnote w:type="continuationSeparator" w:id="0">
    <w:p w14:paraId="4C2FFD67" w14:textId="77777777" w:rsidR="007F3531" w:rsidRDefault="007F3531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AC7AE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66A99E0B" wp14:editId="1420ED42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2CAB3D72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40611315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6725F035" w14:textId="7A44993A" w:rsidR="00262F88" w:rsidRDefault="00490EF7" w:rsidP="00490EF7">
    <w:pPr>
      <w:spacing w:line="285" w:lineRule="exact"/>
      <w:ind w:left="20"/>
      <w:rPr>
        <w:rFonts w:ascii="Arial" w:hAnsi="Arial" w:cs="Arial"/>
        <w:b/>
        <w:bCs/>
        <w:i/>
        <w:spacing w:val="-2"/>
        <w:sz w:val="28"/>
        <w:szCs w:val="28"/>
      </w:rPr>
    </w:pPr>
    <w:r w:rsidRPr="00490EF7">
      <w:rPr>
        <w:rFonts w:ascii="Arial" w:hAnsi="Arial" w:cs="Arial"/>
        <w:b/>
        <w:bCs/>
        <w:i/>
        <w:sz w:val="28"/>
        <w:szCs w:val="28"/>
      </w:rPr>
      <w:t>13.12.2</w:t>
    </w:r>
    <w:r w:rsidRPr="00490EF7">
      <w:rPr>
        <w:rFonts w:ascii="Arial" w:hAnsi="Arial" w:cs="Arial"/>
        <w:b/>
        <w:bCs/>
        <w:i/>
        <w:spacing w:val="-7"/>
        <w:sz w:val="28"/>
        <w:szCs w:val="28"/>
      </w:rPr>
      <w:t xml:space="preserve"> </w:t>
    </w:r>
    <w:r w:rsidRPr="00490EF7">
      <w:rPr>
        <w:rFonts w:ascii="Arial" w:hAnsi="Arial" w:cs="Arial"/>
        <w:b/>
        <w:bCs/>
        <w:i/>
        <w:sz w:val="28"/>
        <w:szCs w:val="28"/>
      </w:rPr>
      <w:t>PTSTA</w:t>
    </w:r>
    <w:r w:rsidRPr="00490EF7">
      <w:rPr>
        <w:rFonts w:ascii="Arial" w:hAnsi="Arial" w:cs="Arial"/>
        <w:b/>
        <w:bCs/>
        <w:i/>
        <w:spacing w:val="-2"/>
        <w:sz w:val="28"/>
        <w:szCs w:val="28"/>
      </w:rPr>
      <w:t xml:space="preserve"> </w:t>
    </w:r>
    <w:r w:rsidRPr="00490EF7">
      <w:rPr>
        <w:rFonts w:ascii="Arial" w:hAnsi="Arial" w:cs="Arial"/>
        <w:b/>
        <w:bCs/>
        <w:i/>
        <w:sz w:val="28"/>
        <w:szCs w:val="28"/>
      </w:rPr>
      <w:t>Annual</w:t>
    </w:r>
    <w:r w:rsidRPr="00490EF7">
      <w:rPr>
        <w:rFonts w:ascii="Arial" w:hAnsi="Arial" w:cs="Arial"/>
        <w:b/>
        <w:bCs/>
        <w:i/>
        <w:spacing w:val="-1"/>
        <w:sz w:val="28"/>
        <w:szCs w:val="28"/>
      </w:rPr>
      <w:t xml:space="preserve"> </w:t>
    </w:r>
    <w:r w:rsidRPr="00490EF7">
      <w:rPr>
        <w:rFonts w:ascii="Arial" w:hAnsi="Arial" w:cs="Arial"/>
        <w:b/>
        <w:bCs/>
        <w:i/>
        <w:sz w:val="28"/>
        <w:szCs w:val="28"/>
      </w:rPr>
      <w:t>Summary</w:t>
    </w:r>
    <w:r w:rsidRPr="00490EF7">
      <w:rPr>
        <w:rFonts w:ascii="Arial" w:hAnsi="Arial" w:cs="Arial"/>
        <w:b/>
        <w:bCs/>
        <w:i/>
        <w:spacing w:val="-3"/>
        <w:sz w:val="28"/>
        <w:szCs w:val="28"/>
      </w:rPr>
      <w:t xml:space="preserve"> </w:t>
    </w:r>
    <w:r w:rsidRPr="00490EF7">
      <w:rPr>
        <w:rFonts w:ascii="Arial" w:hAnsi="Arial" w:cs="Arial"/>
        <w:b/>
        <w:bCs/>
        <w:i/>
        <w:spacing w:val="-2"/>
        <w:sz w:val="28"/>
        <w:szCs w:val="28"/>
      </w:rPr>
      <w:t>Report</w:t>
    </w:r>
  </w:p>
  <w:p w14:paraId="1E5B0AB8" w14:textId="77777777" w:rsidR="006C3B86" w:rsidRPr="006C3B86" w:rsidRDefault="006C3B86" w:rsidP="00490EF7">
    <w:pPr>
      <w:spacing w:line="285" w:lineRule="exact"/>
      <w:ind w:left="20"/>
      <w:rPr>
        <w:rFonts w:ascii="Arial" w:hAnsi="Arial" w:cs="Arial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41507"/>
    <w:multiLevelType w:val="hybridMultilevel"/>
    <w:tmpl w:val="C930E31C"/>
    <w:lvl w:ilvl="0" w:tplc="0407000F">
      <w:start w:val="1"/>
      <w:numFmt w:val="decimal"/>
      <w:lvlText w:val="%1."/>
      <w:lvlJc w:val="left"/>
      <w:pPr>
        <w:ind w:left="574" w:hanging="360"/>
      </w:pPr>
    </w:lvl>
    <w:lvl w:ilvl="1" w:tplc="04070019" w:tentative="1">
      <w:start w:val="1"/>
      <w:numFmt w:val="lowerLetter"/>
      <w:lvlText w:val="%2."/>
      <w:lvlJc w:val="left"/>
      <w:pPr>
        <w:ind w:left="1294" w:hanging="360"/>
      </w:pPr>
    </w:lvl>
    <w:lvl w:ilvl="2" w:tplc="0407001B" w:tentative="1">
      <w:start w:val="1"/>
      <w:numFmt w:val="lowerRoman"/>
      <w:lvlText w:val="%3."/>
      <w:lvlJc w:val="right"/>
      <w:pPr>
        <w:ind w:left="2014" w:hanging="180"/>
      </w:pPr>
    </w:lvl>
    <w:lvl w:ilvl="3" w:tplc="0407000F" w:tentative="1">
      <w:start w:val="1"/>
      <w:numFmt w:val="decimal"/>
      <w:lvlText w:val="%4."/>
      <w:lvlJc w:val="left"/>
      <w:pPr>
        <w:ind w:left="2734" w:hanging="360"/>
      </w:pPr>
    </w:lvl>
    <w:lvl w:ilvl="4" w:tplc="04070019" w:tentative="1">
      <w:start w:val="1"/>
      <w:numFmt w:val="lowerLetter"/>
      <w:lvlText w:val="%5."/>
      <w:lvlJc w:val="left"/>
      <w:pPr>
        <w:ind w:left="3454" w:hanging="360"/>
      </w:pPr>
    </w:lvl>
    <w:lvl w:ilvl="5" w:tplc="0407001B" w:tentative="1">
      <w:start w:val="1"/>
      <w:numFmt w:val="lowerRoman"/>
      <w:lvlText w:val="%6."/>
      <w:lvlJc w:val="right"/>
      <w:pPr>
        <w:ind w:left="4174" w:hanging="180"/>
      </w:pPr>
    </w:lvl>
    <w:lvl w:ilvl="6" w:tplc="0407000F" w:tentative="1">
      <w:start w:val="1"/>
      <w:numFmt w:val="decimal"/>
      <w:lvlText w:val="%7."/>
      <w:lvlJc w:val="left"/>
      <w:pPr>
        <w:ind w:left="4894" w:hanging="360"/>
      </w:pPr>
    </w:lvl>
    <w:lvl w:ilvl="7" w:tplc="04070019" w:tentative="1">
      <w:start w:val="1"/>
      <w:numFmt w:val="lowerLetter"/>
      <w:lvlText w:val="%8."/>
      <w:lvlJc w:val="left"/>
      <w:pPr>
        <w:ind w:left="5614" w:hanging="360"/>
      </w:pPr>
    </w:lvl>
    <w:lvl w:ilvl="8" w:tplc="0407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" w15:restartNumberingAfterBreak="0">
    <w:nsid w:val="251312AD"/>
    <w:multiLevelType w:val="hybridMultilevel"/>
    <w:tmpl w:val="939674E6"/>
    <w:lvl w:ilvl="0" w:tplc="FFFFFFFF">
      <w:start w:val="1"/>
      <w:numFmt w:val="decimal"/>
      <w:lvlText w:val="%1."/>
      <w:lvlJc w:val="left"/>
      <w:pPr>
        <w:ind w:left="835" w:hanging="835"/>
      </w:pPr>
      <w:rPr>
        <w:rFonts w:ascii="Arial" w:eastAsia="Calibri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FFFFFFFF">
      <w:start w:val="1"/>
      <w:numFmt w:val="lowerLetter"/>
      <w:lvlText w:val="%2."/>
      <w:lvlJc w:val="left"/>
      <w:pPr>
        <w:ind w:left="891" w:hanging="2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6"/>
        <w:szCs w:val="26"/>
        <w:lang w:val="en-US" w:eastAsia="en-US" w:bidi="ar-SA"/>
      </w:rPr>
    </w:lvl>
    <w:lvl w:ilvl="2" w:tplc="FFFFFFFF">
      <w:numFmt w:val="bullet"/>
      <w:lvlText w:val="•"/>
      <w:lvlJc w:val="left"/>
      <w:pPr>
        <w:ind w:left="886" w:hanging="2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2209" w:hanging="2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3532" w:hanging="2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4855" w:hanging="2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178" w:hanging="2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501" w:hanging="2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824" w:hanging="260"/>
      </w:pPr>
      <w:rPr>
        <w:rFonts w:hint="default"/>
        <w:lang w:val="en-US" w:eastAsia="en-US" w:bidi="ar-SA"/>
      </w:rPr>
    </w:lvl>
  </w:abstractNum>
  <w:abstractNum w:abstractNumId="2" w15:restartNumberingAfterBreak="0">
    <w:nsid w:val="4E184639"/>
    <w:multiLevelType w:val="hybridMultilevel"/>
    <w:tmpl w:val="939674E6"/>
    <w:lvl w:ilvl="0" w:tplc="43FC72B2">
      <w:start w:val="1"/>
      <w:numFmt w:val="decimal"/>
      <w:lvlText w:val="%1."/>
      <w:lvlJc w:val="left"/>
      <w:pPr>
        <w:ind w:left="835" w:hanging="835"/>
      </w:pPr>
      <w:rPr>
        <w:rFonts w:ascii="Arial" w:eastAsia="Calibri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0C00AAD2">
      <w:start w:val="1"/>
      <w:numFmt w:val="lowerLetter"/>
      <w:lvlText w:val="%2."/>
      <w:lvlJc w:val="left"/>
      <w:pPr>
        <w:ind w:left="891" w:hanging="2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6"/>
        <w:szCs w:val="26"/>
        <w:lang w:val="en-US" w:eastAsia="en-US" w:bidi="ar-SA"/>
      </w:rPr>
    </w:lvl>
    <w:lvl w:ilvl="2" w:tplc="B0B46B96">
      <w:numFmt w:val="bullet"/>
      <w:lvlText w:val="•"/>
      <w:lvlJc w:val="left"/>
      <w:pPr>
        <w:ind w:left="886" w:hanging="260"/>
      </w:pPr>
      <w:rPr>
        <w:rFonts w:hint="default"/>
        <w:lang w:val="en-US" w:eastAsia="en-US" w:bidi="ar-SA"/>
      </w:rPr>
    </w:lvl>
    <w:lvl w:ilvl="3" w:tplc="B6880F12">
      <w:numFmt w:val="bullet"/>
      <w:lvlText w:val="•"/>
      <w:lvlJc w:val="left"/>
      <w:pPr>
        <w:ind w:left="2209" w:hanging="260"/>
      </w:pPr>
      <w:rPr>
        <w:rFonts w:hint="default"/>
        <w:lang w:val="en-US" w:eastAsia="en-US" w:bidi="ar-SA"/>
      </w:rPr>
    </w:lvl>
    <w:lvl w:ilvl="4" w:tplc="A76201C2">
      <w:numFmt w:val="bullet"/>
      <w:lvlText w:val="•"/>
      <w:lvlJc w:val="left"/>
      <w:pPr>
        <w:ind w:left="3532" w:hanging="260"/>
      </w:pPr>
      <w:rPr>
        <w:rFonts w:hint="default"/>
        <w:lang w:val="en-US" w:eastAsia="en-US" w:bidi="ar-SA"/>
      </w:rPr>
    </w:lvl>
    <w:lvl w:ilvl="5" w:tplc="A90809FE">
      <w:numFmt w:val="bullet"/>
      <w:lvlText w:val="•"/>
      <w:lvlJc w:val="left"/>
      <w:pPr>
        <w:ind w:left="4855" w:hanging="260"/>
      </w:pPr>
      <w:rPr>
        <w:rFonts w:hint="default"/>
        <w:lang w:val="en-US" w:eastAsia="en-US" w:bidi="ar-SA"/>
      </w:rPr>
    </w:lvl>
    <w:lvl w:ilvl="6" w:tplc="BB345102">
      <w:numFmt w:val="bullet"/>
      <w:lvlText w:val="•"/>
      <w:lvlJc w:val="left"/>
      <w:pPr>
        <w:ind w:left="6178" w:hanging="260"/>
      </w:pPr>
      <w:rPr>
        <w:rFonts w:hint="default"/>
        <w:lang w:val="en-US" w:eastAsia="en-US" w:bidi="ar-SA"/>
      </w:rPr>
    </w:lvl>
    <w:lvl w:ilvl="7" w:tplc="2A4AD318">
      <w:numFmt w:val="bullet"/>
      <w:lvlText w:val="•"/>
      <w:lvlJc w:val="left"/>
      <w:pPr>
        <w:ind w:left="7501" w:hanging="260"/>
      </w:pPr>
      <w:rPr>
        <w:rFonts w:hint="default"/>
        <w:lang w:val="en-US" w:eastAsia="en-US" w:bidi="ar-SA"/>
      </w:rPr>
    </w:lvl>
    <w:lvl w:ilvl="8" w:tplc="C8E0D0B0">
      <w:numFmt w:val="bullet"/>
      <w:lvlText w:val="•"/>
      <w:lvlJc w:val="left"/>
      <w:pPr>
        <w:ind w:left="8824" w:hanging="260"/>
      </w:pPr>
      <w:rPr>
        <w:rFonts w:hint="default"/>
        <w:lang w:val="en-US" w:eastAsia="en-US" w:bidi="ar-SA"/>
      </w:rPr>
    </w:lvl>
  </w:abstractNum>
  <w:abstractNum w:abstractNumId="3" w15:restartNumberingAfterBreak="0">
    <w:nsid w:val="54C42C15"/>
    <w:multiLevelType w:val="hybridMultilevel"/>
    <w:tmpl w:val="939674E6"/>
    <w:lvl w:ilvl="0" w:tplc="FFFFFFFF">
      <w:start w:val="1"/>
      <w:numFmt w:val="decimal"/>
      <w:lvlText w:val="%1."/>
      <w:lvlJc w:val="left"/>
      <w:pPr>
        <w:ind w:left="835" w:hanging="835"/>
      </w:pPr>
      <w:rPr>
        <w:rFonts w:ascii="Arial" w:eastAsia="Calibri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FFFFFFFF">
      <w:start w:val="1"/>
      <w:numFmt w:val="lowerLetter"/>
      <w:lvlText w:val="%2."/>
      <w:lvlJc w:val="left"/>
      <w:pPr>
        <w:ind w:left="891" w:hanging="2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6"/>
        <w:szCs w:val="26"/>
        <w:lang w:val="en-US" w:eastAsia="en-US" w:bidi="ar-SA"/>
      </w:rPr>
    </w:lvl>
    <w:lvl w:ilvl="2" w:tplc="FFFFFFFF">
      <w:numFmt w:val="bullet"/>
      <w:lvlText w:val="•"/>
      <w:lvlJc w:val="left"/>
      <w:pPr>
        <w:ind w:left="886" w:hanging="2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2209" w:hanging="2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3532" w:hanging="2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4855" w:hanging="2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178" w:hanging="2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501" w:hanging="2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824" w:hanging="260"/>
      </w:pPr>
      <w:rPr>
        <w:rFonts w:hint="default"/>
        <w:lang w:val="en-US" w:eastAsia="en-US" w:bidi="ar-SA"/>
      </w:rPr>
    </w:lvl>
  </w:abstractNum>
  <w:abstractNum w:abstractNumId="4" w15:restartNumberingAfterBreak="0">
    <w:nsid w:val="6CAA02C1"/>
    <w:multiLevelType w:val="hybridMultilevel"/>
    <w:tmpl w:val="FCECA4CA"/>
    <w:lvl w:ilvl="0" w:tplc="FFFFFFFF">
      <w:start w:val="1"/>
      <w:numFmt w:val="decimal"/>
      <w:lvlText w:val="%1."/>
      <w:lvlJc w:val="left"/>
      <w:pPr>
        <w:ind w:left="835" w:hanging="835"/>
      </w:pPr>
      <w:rPr>
        <w:rFonts w:ascii="Arial" w:eastAsia="Calibri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FFFFFFFF">
      <w:start w:val="1"/>
      <w:numFmt w:val="lowerLetter"/>
      <w:lvlText w:val="%2."/>
      <w:lvlJc w:val="left"/>
      <w:pPr>
        <w:ind w:left="891" w:hanging="2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6"/>
        <w:szCs w:val="26"/>
        <w:lang w:val="en-US" w:eastAsia="en-US" w:bidi="ar-SA"/>
      </w:rPr>
    </w:lvl>
    <w:lvl w:ilvl="2" w:tplc="FFFFFFFF">
      <w:numFmt w:val="bullet"/>
      <w:lvlText w:val="•"/>
      <w:lvlJc w:val="left"/>
      <w:pPr>
        <w:ind w:left="886" w:hanging="2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2209" w:hanging="2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3532" w:hanging="2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4855" w:hanging="2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178" w:hanging="2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501" w:hanging="2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824" w:hanging="260"/>
      </w:pPr>
      <w:rPr>
        <w:rFonts w:hint="default"/>
        <w:lang w:val="en-US" w:eastAsia="en-US" w:bidi="ar-SA"/>
      </w:rPr>
    </w:lvl>
  </w:abstractNum>
  <w:abstractNum w:abstractNumId="5" w15:restartNumberingAfterBreak="0">
    <w:nsid w:val="7323557C"/>
    <w:multiLevelType w:val="hybridMultilevel"/>
    <w:tmpl w:val="67E0662A"/>
    <w:lvl w:ilvl="0" w:tplc="324AAF5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0" w:hanging="360"/>
      </w:pPr>
    </w:lvl>
    <w:lvl w:ilvl="2" w:tplc="0809001B" w:tentative="1">
      <w:start w:val="1"/>
      <w:numFmt w:val="lowerRoman"/>
      <w:lvlText w:val="%3."/>
      <w:lvlJc w:val="right"/>
      <w:pPr>
        <w:ind w:left="1910" w:hanging="180"/>
      </w:pPr>
    </w:lvl>
    <w:lvl w:ilvl="3" w:tplc="0809000F" w:tentative="1">
      <w:start w:val="1"/>
      <w:numFmt w:val="decimal"/>
      <w:lvlText w:val="%4."/>
      <w:lvlJc w:val="left"/>
      <w:pPr>
        <w:ind w:left="2630" w:hanging="360"/>
      </w:pPr>
    </w:lvl>
    <w:lvl w:ilvl="4" w:tplc="08090019" w:tentative="1">
      <w:start w:val="1"/>
      <w:numFmt w:val="lowerLetter"/>
      <w:lvlText w:val="%5."/>
      <w:lvlJc w:val="left"/>
      <w:pPr>
        <w:ind w:left="3350" w:hanging="360"/>
      </w:pPr>
    </w:lvl>
    <w:lvl w:ilvl="5" w:tplc="0809001B" w:tentative="1">
      <w:start w:val="1"/>
      <w:numFmt w:val="lowerRoman"/>
      <w:lvlText w:val="%6."/>
      <w:lvlJc w:val="right"/>
      <w:pPr>
        <w:ind w:left="4070" w:hanging="180"/>
      </w:pPr>
    </w:lvl>
    <w:lvl w:ilvl="6" w:tplc="0809000F" w:tentative="1">
      <w:start w:val="1"/>
      <w:numFmt w:val="decimal"/>
      <w:lvlText w:val="%7."/>
      <w:lvlJc w:val="left"/>
      <w:pPr>
        <w:ind w:left="4790" w:hanging="360"/>
      </w:pPr>
    </w:lvl>
    <w:lvl w:ilvl="7" w:tplc="08090019" w:tentative="1">
      <w:start w:val="1"/>
      <w:numFmt w:val="lowerLetter"/>
      <w:lvlText w:val="%8."/>
      <w:lvlJc w:val="left"/>
      <w:pPr>
        <w:ind w:left="5510" w:hanging="360"/>
      </w:pPr>
    </w:lvl>
    <w:lvl w:ilvl="8" w:tplc="0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6" w15:restartNumberingAfterBreak="0">
    <w:nsid w:val="735F4710"/>
    <w:multiLevelType w:val="hybridMultilevel"/>
    <w:tmpl w:val="C35AC548"/>
    <w:lvl w:ilvl="0" w:tplc="84E01144">
      <w:start w:val="9"/>
      <w:numFmt w:val="decimal"/>
      <w:lvlText w:val="%1."/>
      <w:lvlJc w:val="left"/>
      <w:pPr>
        <w:ind w:left="835" w:hanging="835"/>
      </w:pPr>
      <w:rPr>
        <w:rFonts w:ascii="Arial" w:eastAsia="Calibri" w:hAnsi="Arial" w:cs="Arial" w:hint="default"/>
        <w:b w:val="0"/>
        <w:bCs w:val="0"/>
        <w:i w:val="0"/>
        <w:iCs w:val="0"/>
        <w:spacing w:val="-2"/>
        <w:w w:val="100"/>
        <w:sz w:val="22"/>
        <w:szCs w:val="22"/>
      </w:rPr>
    </w:lvl>
    <w:lvl w:ilvl="1" w:tplc="EB780BD6">
      <w:start w:val="1"/>
      <w:numFmt w:val="lowerLetter"/>
      <w:lvlText w:val="%2."/>
      <w:lvlJc w:val="left"/>
      <w:pPr>
        <w:ind w:left="1070" w:hanging="360"/>
      </w:pPr>
      <w:rPr>
        <w:b w:val="0"/>
        <w:bCs w:val="0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817393">
    <w:abstractNumId w:val="2"/>
  </w:num>
  <w:num w:numId="2" w16cid:durableId="152068479">
    <w:abstractNumId w:val="5"/>
  </w:num>
  <w:num w:numId="3" w16cid:durableId="2009822709">
    <w:abstractNumId w:val="0"/>
  </w:num>
  <w:num w:numId="4" w16cid:durableId="1646812149">
    <w:abstractNumId w:val="4"/>
  </w:num>
  <w:num w:numId="5" w16cid:durableId="1733039417">
    <w:abstractNumId w:val="6"/>
  </w:num>
  <w:num w:numId="6" w16cid:durableId="1672293920">
    <w:abstractNumId w:val="3"/>
  </w:num>
  <w:num w:numId="7" w16cid:durableId="492111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5/ijbIkf0YMo4BUvSP8hK/a8nta6JQ4gZuEJ29oBfeZcaCPeynys6wbC58a1NmbaFsQBYQazRy6iRbFRiLLQ8g==" w:salt="cdAjZ3z4j6SJxd+xbxXng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EF7"/>
    <w:rsid w:val="00035C88"/>
    <w:rsid w:val="00063308"/>
    <w:rsid w:val="000661DA"/>
    <w:rsid w:val="00066388"/>
    <w:rsid w:val="000A0B30"/>
    <w:rsid w:val="000C60D7"/>
    <w:rsid w:val="000E5391"/>
    <w:rsid w:val="000F5522"/>
    <w:rsid w:val="00117717"/>
    <w:rsid w:val="0015047A"/>
    <w:rsid w:val="00171F49"/>
    <w:rsid w:val="001764C5"/>
    <w:rsid w:val="001C1C2A"/>
    <w:rsid w:val="001D53DB"/>
    <w:rsid w:val="001E3F46"/>
    <w:rsid w:val="001F66CD"/>
    <w:rsid w:val="001F7952"/>
    <w:rsid w:val="00205279"/>
    <w:rsid w:val="00257153"/>
    <w:rsid w:val="00262EDA"/>
    <w:rsid w:val="00262F88"/>
    <w:rsid w:val="0026645D"/>
    <w:rsid w:val="00272B4C"/>
    <w:rsid w:val="00280132"/>
    <w:rsid w:val="00281F6A"/>
    <w:rsid w:val="00285E95"/>
    <w:rsid w:val="002C0470"/>
    <w:rsid w:val="002D391F"/>
    <w:rsid w:val="002D39E3"/>
    <w:rsid w:val="002E48AC"/>
    <w:rsid w:val="0030537B"/>
    <w:rsid w:val="003121C4"/>
    <w:rsid w:val="00323705"/>
    <w:rsid w:val="00362EBC"/>
    <w:rsid w:val="00391C9C"/>
    <w:rsid w:val="003D2641"/>
    <w:rsid w:val="00437E07"/>
    <w:rsid w:val="00441B02"/>
    <w:rsid w:val="00466410"/>
    <w:rsid w:val="00490EF7"/>
    <w:rsid w:val="00493071"/>
    <w:rsid w:val="004A63C2"/>
    <w:rsid w:val="004A70C6"/>
    <w:rsid w:val="004D3E70"/>
    <w:rsid w:val="004F28FD"/>
    <w:rsid w:val="004F38F0"/>
    <w:rsid w:val="00502455"/>
    <w:rsid w:val="005375CD"/>
    <w:rsid w:val="00571682"/>
    <w:rsid w:val="00573617"/>
    <w:rsid w:val="00596655"/>
    <w:rsid w:val="005A7792"/>
    <w:rsid w:val="005D4DF1"/>
    <w:rsid w:val="005E1A37"/>
    <w:rsid w:val="00611377"/>
    <w:rsid w:val="006369FC"/>
    <w:rsid w:val="00676932"/>
    <w:rsid w:val="006A7C4B"/>
    <w:rsid w:val="006B564C"/>
    <w:rsid w:val="006C3B86"/>
    <w:rsid w:val="006C4174"/>
    <w:rsid w:val="006E1148"/>
    <w:rsid w:val="006E41FA"/>
    <w:rsid w:val="007079F7"/>
    <w:rsid w:val="00721A1C"/>
    <w:rsid w:val="007818F4"/>
    <w:rsid w:val="007C3DD8"/>
    <w:rsid w:val="007E72C7"/>
    <w:rsid w:val="007F3531"/>
    <w:rsid w:val="0082254D"/>
    <w:rsid w:val="00861EC8"/>
    <w:rsid w:val="00871C74"/>
    <w:rsid w:val="008938A7"/>
    <w:rsid w:val="00894F3A"/>
    <w:rsid w:val="00941C08"/>
    <w:rsid w:val="00965AC7"/>
    <w:rsid w:val="009976C2"/>
    <w:rsid w:val="009A3482"/>
    <w:rsid w:val="009C7F90"/>
    <w:rsid w:val="00A31D88"/>
    <w:rsid w:val="00A32983"/>
    <w:rsid w:val="00A639BF"/>
    <w:rsid w:val="00AC274D"/>
    <w:rsid w:val="00AD1D1E"/>
    <w:rsid w:val="00AE137A"/>
    <w:rsid w:val="00AE4F1C"/>
    <w:rsid w:val="00B206D3"/>
    <w:rsid w:val="00B919CA"/>
    <w:rsid w:val="00BE0B25"/>
    <w:rsid w:val="00BF28D8"/>
    <w:rsid w:val="00C105A0"/>
    <w:rsid w:val="00C56540"/>
    <w:rsid w:val="00C9068B"/>
    <w:rsid w:val="00D03F3E"/>
    <w:rsid w:val="00D14E90"/>
    <w:rsid w:val="00D252A4"/>
    <w:rsid w:val="00D42185"/>
    <w:rsid w:val="00DA25CF"/>
    <w:rsid w:val="00DC1DDB"/>
    <w:rsid w:val="00DC3012"/>
    <w:rsid w:val="00DC44CF"/>
    <w:rsid w:val="00DF6565"/>
    <w:rsid w:val="00E01C9B"/>
    <w:rsid w:val="00E150E5"/>
    <w:rsid w:val="00E20EB1"/>
    <w:rsid w:val="00E46A6B"/>
    <w:rsid w:val="00E50A29"/>
    <w:rsid w:val="00E87E1F"/>
    <w:rsid w:val="00E96DF5"/>
    <w:rsid w:val="00ED6C5B"/>
    <w:rsid w:val="00EF59E0"/>
    <w:rsid w:val="00EF6229"/>
    <w:rsid w:val="00F30C5D"/>
    <w:rsid w:val="00F43B62"/>
    <w:rsid w:val="00F64F18"/>
    <w:rsid w:val="00F73E57"/>
    <w:rsid w:val="00F933D3"/>
    <w:rsid w:val="00F9621F"/>
    <w:rsid w:val="00FA6B8A"/>
    <w:rsid w:val="00FC49A1"/>
    <w:rsid w:val="00FD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3CF313"/>
  <w15:docId w15:val="{7378A9A9-8E45-4771-8EB6-4394C3C80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character" w:styleId="PageNumber">
    <w:name w:val="page number"/>
    <w:basedOn w:val="DefaultParagraphFont"/>
    <w:uiPriority w:val="99"/>
    <w:semiHidden/>
    <w:unhideWhenUsed/>
    <w:rsid w:val="00DC1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athymcquaid/Library/CloudStorage/OneDrive-Personal/PTSC/Current%20Handbook/Word%20Docs%20for%20Handbook/Revised%20Forms/aloadofnewforms/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D73E89E78A94CA6929BB08A1BB0FF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5708A2-C4D1-4B59-939C-98A79105E808}"/>
      </w:docPartPr>
      <w:docPartBody>
        <w:p w:rsidR="006B009A" w:rsidRDefault="006B009A" w:rsidP="006B009A">
          <w:pPr>
            <w:pStyle w:val="8D73E89E78A94CA6929BB08A1BB0FFEE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542C8AFF74465A8A0CD379BAF9EB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FD20BF-31D1-4B4B-98C0-138700B3A7D4}"/>
      </w:docPartPr>
      <w:docPartBody>
        <w:p w:rsidR="006B009A" w:rsidRDefault="006B009A" w:rsidP="006B009A">
          <w:pPr>
            <w:pStyle w:val="46542C8AFF74465A8A0CD379BAF9EBA8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464566711B486C93B6B72DEABC5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7696E-AA80-4797-A24E-9E0549DAEC04}"/>
      </w:docPartPr>
      <w:docPartBody>
        <w:p w:rsidR="006B009A" w:rsidRDefault="006B009A" w:rsidP="006B009A">
          <w:pPr>
            <w:pStyle w:val="1F464566711B486C93B6B72DEABC50CA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3C7F45B40145E5A9FF5D3C6183B9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1F4D6A-2084-4508-9A3C-A9F7B97CF60B}"/>
      </w:docPartPr>
      <w:docPartBody>
        <w:p w:rsidR="006B009A" w:rsidRDefault="006B009A" w:rsidP="006B009A">
          <w:pPr>
            <w:pStyle w:val="4F3C7F45B40145E5A9FF5D3C6183B964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3AC08B9E40432CAB1B2C4DB25BB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B6957-7082-4BE1-AB70-98659837A068}"/>
      </w:docPartPr>
      <w:docPartBody>
        <w:p w:rsidR="006B009A" w:rsidRDefault="006B009A" w:rsidP="006B009A">
          <w:pPr>
            <w:pStyle w:val="AC3AC08B9E40432CAB1B2C4DB25BBDCC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9715EFCBC0496089E86A69178C38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68D056-C598-496D-946F-D056DBC3DF19}"/>
      </w:docPartPr>
      <w:docPartBody>
        <w:p w:rsidR="006B009A" w:rsidRDefault="006B009A" w:rsidP="006B009A">
          <w:pPr>
            <w:pStyle w:val="AE9715EFCBC0496089E86A69178C384B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81E5511C114DA8B7548EAFFA97BC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AF5134-FEBE-42CD-B65B-4336EA5A8B17}"/>
      </w:docPartPr>
      <w:docPartBody>
        <w:p w:rsidR="006B009A" w:rsidRDefault="006B009A" w:rsidP="006B009A">
          <w:pPr>
            <w:pStyle w:val="E481E5511C114DA8B7548EAFFA97BC62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AAAD2BE755408E8B87ACA916EE77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C05286-096D-45F2-9DEF-FEEC3ADF4ABA}"/>
      </w:docPartPr>
      <w:docPartBody>
        <w:p w:rsidR="006B009A" w:rsidRDefault="006B009A" w:rsidP="006B009A">
          <w:pPr>
            <w:pStyle w:val="34AAAD2BE755408E8B87ACA916EE7772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3E665F721149B5A367A24533D203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C5B69E-EBB2-4410-9DA0-0F70BEA95DA2}"/>
      </w:docPartPr>
      <w:docPartBody>
        <w:p w:rsidR="006B009A" w:rsidRDefault="006B009A" w:rsidP="006B009A">
          <w:pPr>
            <w:pStyle w:val="AD3E665F721149B5A367A24533D2037C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BAD58FD565441B80B7796CB169E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E97A8A-5D46-4F87-824F-6309D3A10A8D}"/>
      </w:docPartPr>
      <w:docPartBody>
        <w:p w:rsidR="006B009A" w:rsidRDefault="006B009A" w:rsidP="006B009A">
          <w:pPr>
            <w:pStyle w:val="10BAD58FD565441B80B7796CB169E6B0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8DA2A421524C39AAEB751E518B80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D0809D-B7C5-4590-91A0-AB60FAB598E5}"/>
      </w:docPartPr>
      <w:docPartBody>
        <w:p w:rsidR="006B009A" w:rsidRDefault="006B009A" w:rsidP="006B009A">
          <w:pPr>
            <w:pStyle w:val="EB8DA2A421524C39AAEB751E518B80D5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BBC72FFFF341588E142A0A85D40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01D6BA-C8EA-4A4F-ACCF-25DB14B16DC0}"/>
      </w:docPartPr>
      <w:docPartBody>
        <w:p w:rsidR="006B009A" w:rsidRDefault="006B009A" w:rsidP="006B009A">
          <w:pPr>
            <w:pStyle w:val="2BBBC72FFFF341588E142A0A85D407E5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4E474FABB54CFF9BC66B71785674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F5640-A7AC-4B1F-967A-5E82DCAB43F7}"/>
      </w:docPartPr>
      <w:docPartBody>
        <w:p w:rsidR="006B009A" w:rsidRDefault="006B009A" w:rsidP="006B009A">
          <w:pPr>
            <w:pStyle w:val="074E474FABB54CFF9BC66B717856748E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9A86B310EB4B60AD2A85EC6C1BEB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4F23D2-1978-465A-95A4-DD596D836F6C}"/>
      </w:docPartPr>
      <w:docPartBody>
        <w:p w:rsidR="006B009A" w:rsidRDefault="006B009A" w:rsidP="006B009A">
          <w:pPr>
            <w:pStyle w:val="A09A86B310EB4B60AD2A85EC6C1BEB8E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191CFB563E064A11AF13833D1B1EF7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399BF0-8510-4FFD-B8D9-5BC0A26BBC39}"/>
      </w:docPartPr>
      <w:docPartBody>
        <w:p w:rsidR="006B009A" w:rsidRDefault="006B009A" w:rsidP="006B009A">
          <w:pPr>
            <w:pStyle w:val="191CFB563E064A11AF13833D1B1EF733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05C56F45474F4801B1A0F39ABF5A7C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B9E2DA-D501-43ED-81E7-3E2E4798B7E3}"/>
      </w:docPartPr>
      <w:docPartBody>
        <w:p w:rsidR="006B009A" w:rsidRDefault="006B009A" w:rsidP="006B009A">
          <w:pPr>
            <w:pStyle w:val="05C56F45474F4801B1A0F39ABF5A7CA3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9BCA17409149239E29B383D46341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BEDB6-6039-4CDF-9B88-DC2421B788DA}"/>
      </w:docPartPr>
      <w:docPartBody>
        <w:p w:rsidR="006B009A" w:rsidRDefault="006B009A" w:rsidP="006B009A">
          <w:pPr>
            <w:pStyle w:val="D79BCA17409149239E29B383D46341AD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BC82FF683D4AEBB4FE87C903F99E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5BF9CF-A7FC-4559-BFC8-CAC34C16BFEF}"/>
      </w:docPartPr>
      <w:docPartBody>
        <w:p w:rsidR="006B009A" w:rsidRDefault="006B009A" w:rsidP="006B009A">
          <w:pPr>
            <w:pStyle w:val="9DBC82FF683D4AEBB4FE87C903F99E5D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732C779B7B4559A91A5BF082BC6D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D3497-A43A-422B-9075-3475F8EF8232}"/>
      </w:docPartPr>
      <w:docPartBody>
        <w:p w:rsidR="006B009A" w:rsidRDefault="006B009A" w:rsidP="006B009A">
          <w:pPr>
            <w:pStyle w:val="23732C779B7B4559A91A5BF082BC6DA9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D3D6D1DDE94C2ABCF868D9C6A29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588A9D-C0C3-4109-8E6A-563E974AE9AA}"/>
      </w:docPartPr>
      <w:docPartBody>
        <w:p w:rsidR="006B009A" w:rsidRDefault="006B009A" w:rsidP="006B009A">
          <w:pPr>
            <w:pStyle w:val="F2D3D6D1DDE94C2ABCF868D9C6A29F7B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505AA92E6F410383DC74472779C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123124-E077-493F-BA3F-9DE8A6DE9933}"/>
      </w:docPartPr>
      <w:docPartBody>
        <w:p w:rsidR="006B009A" w:rsidRDefault="006B009A" w:rsidP="006B009A">
          <w:pPr>
            <w:pStyle w:val="98505AA92E6F410383DC74472779C440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F8A8BDC38C408DBBDAFF88D2BAE1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E2282C-CCB0-48B2-BA50-53017CED8312}"/>
      </w:docPartPr>
      <w:docPartBody>
        <w:p w:rsidR="006B009A" w:rsidRDefault="006B009A" w:rsidP="006B009A">
          <w:pPr>
            <w:pStyle w:val="88F8A8BDC38C408DBBDAFF88D2BAE11A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5BC8E7DDAA4F2DB861A698FF5A07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D7855A-E30B-4325-8EC4-4A0549D4B219}"/>
      </w:docPartPr>
      <w:docPartBody>
        <w:p w:rsidR="006B009A" w:rsidRDefault="006B009A" w:rsidP="006B009A">
          <w:pPr>
            <w:pStyle w:val="2F5BC8E7DDAA4F2DB861A698FF5A0778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2CFBBD3C61C4EF1962FB6F052779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AFBE1-0A53-4E06-9B31-44D6BA3E1955}"/>
      </w:docPartPr>
      <w:docPartBody>
        <w:p w:rsidR="006B009A" w:rsidRDefault="006B009A" w:rsidP="006B009A">
          <w:pPr>
            <w:pStyle w:val="22CFBBD3C61C4EF1962FB6F052779DEB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1EF7DED3C04019BE86051C84C01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C8F5F0-356B-4471-A787-997D66DF1BE1}"/>
      </w:docPartPr>
      <w:docPartBody>
        <w:p w:rsidR="006B009A" w:rsidRDefault="006B009A" w:rsidP="006B009A">
          <w:pPr>
            <w:pStyle w:val="F91EF7DED3C04019BE86051C84C01182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F55084C51344C2B84E0869D0B382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8E4A43-353A-40D9-972A-CDDC717F0577}"/>
      </w:docPartPr>
      <w:docPartBody>
        <w:p w:rsidR="006B009A" w:rsidRDefault="006B009A" w:rsidP="006B009A">
          <w:pPr>
            <w:pStyle w:val="B6F55084C51344C2B84E0869D0B382BA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1FDE9F84EE4F159695753082E3BA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443547-0CA2-481E-A217-84A78C9819B8}"/>
      </w:docPartPr>
      <w:docPartBody>
        <w:p w:rsidR="006B009A" w:rsidRDefault="006B009A" w:rsidP="006B009A">
          <w:pPr>
            <w:pStyle w:val="C21FDE9F84EE4F159695753082E3BA68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9DC8B2AD1C4DEBAE2C4D3630024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0E8A02-151E-4667-8AD3-807A1C20EA39}"/>
      </w:docPartPr>
      <w:docPartBody>
        <w:p w:rsidR="006B009A" w:rsidRDefault="006B009A" w:rsidP="006B009A">
          <w:pPr>
            <w:pStyle w:val="9B9DC8B2AD1C4DEBAE2C4D3630024854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171766D1EB174683E989155C6E47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067852-5B9F-994E-961D-BF6439D49E48}"/>
      </w:docPartPr>
      <w:docPartBody>
        <w:p w:rsidR="00092546" w:rsidRDefault="00092546" w:rsidP="00092546">
          <w:pPr>
            <w:pStyle w:val="37171766D1EB174683E989155C6E47FC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B69B0FD95C794FBCA6B3B2BBEB55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CA0E69-6292-9F42-A340-80700F498C85}"/>
      </w:docPartPr>
      <w:docPartBody>
        <w:p w:rsidR="00C20294" w:rsidRDefault="00C20294" w:rsidP="00C20294">
          <w:pPr>
            <w:pStyle w:val="F9B69B0FD95C794FBCA6B3B2BBEB5566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645C61DA7B2A48AFCE3446970CA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4AC20-55AB-3F4F-AFE6-D2AA833E5711}"/>
      </w:docPartPr>
      <w:docPartBody>
        <w:p w:rsidR="00C20294" w:rsidRDefault="00C20294" w:rsidP="00C20294">
          <w:pPr>
            <w:pStyle w:val="0E645C61DA7B2A48AFCE3446970CA550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E28A618887D945A2ED3C0DD786DC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ED49AA-148A-0F42-A563-B133DA6211DE}"/>
      </w:docPartPr>
      <w:docPartBody>
        <w:p w:rsidR="00C20294" w:rsidRDefault="00C20294" w:rsidP="00C20294">
          <w:pPr>
            <w:pStyle w:val="FEE28A618887D945A2ED3C0DD786DCBD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703D7D654F4543A06FE89C56C5C3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30B807-815C-F146-98E7-F713E361853D}"/>
      </w:docPartPr>
      <w:docPartBody>
        <w:p w:rsidR="00C20294" w:rsidRDefault="00C20294" w:rsidP="00C20294">
          <w:pPr>
            <w:pStyle w:val="C3703D7D654F4543A06FE89C56C5C363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0FB8B9D0F2EB4F8BD4CB8D33EEFB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65A687-AC9D-D340-A886-5CD9B6FF4D03}"/>
      </w:docPartPr>
      <w:docPartBody>
        <w:p w:rsidR="00C20294" w:rsidRDefault="00C20294" w:rsidP="00C20294">
          <w:pPr>
            <w:pStyle w:val="F50FB8B9D0F2EB4F8BD4CB8D33EEFB20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0A83DD659C3043B49320A90A2707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408F82-FC46-C948-9D98-AEC40CB5B557}"/>
      </w:docPartPr>
      <w:docPartBody>
        <w:p w:rsidR="00C20294" w:rsidRDefault="00C20294" w:rsidP="00C20294">
          <w:pPr>
            <w:pStyle w:val="750A83DD659C3043B49320A90A270742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4A0E661D7C0444B8BEFC7E02EA05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1EDEDE-5E2B-F144-BF47-E94650E5CB8B}"/>
      </w:docPartPr>
      <w:docPartBody>
        <w:p w:rsidR="00C20294" w:rsidRDefault="00C20294" w:rsidP="00C20294">
          <w:pPr>
            <w:pStyle w:val="D84A0E661D7C0444B8BEFC7E02EA0582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868AB2FA0DEC4A8A0204BC7CEE2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553C9-8434-C54F-801B-C3B0D0A91898}"/>
      </w:docPartPr>
      <w:docPartBody>
        <w:p w:rsidR="00C20294" w:rsidRDefault="00C20294" w:rsidP="00C20294">
          <w:pPr>
            <w:pStyle w:val="E3868AB2FA0DEC4A8A0204BC7CEE29B4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D7BA5839225341AEFD7F913FC8B5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CF4779-0FA6-144C-B17A-9D1750C30A6C}"/>
      </w:docPartPr>
      <w:docPartBody>
        <w:p w:rsidR="00C20294" w:rsidRDefault="00C20294" w:rsidP="00C20294">
          <w:pPr>
            <w:pStyle w:val="C7D7BA5839225341AEFD7F913FC8B5C7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7152AF3B2B2D4D8F983CD1C7AC55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0AF79-21EB-3843-B051-34AAB10E438E}"/>
      </w:docPartPr>
      <w:docPartBody>
        <w:p w:rsidR="00C20294" w:rsidRDefault="00C20294" w:rsidP="00C20294">
          <w:pPr>
            <w:pStyle w:val="F97152AF3B2B2D4D8F983CD1C7AC557C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9FF01AAB2ADD154284A5C0E3E447E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F97374-5CF1-AA42-9656-ABE4D3B6CBF1}"/>
      </w:docPartPr>
      <w:docPartBody>
        <w:p w:rsidR="00C20294" w:rsidRDefault="00C20294" w:rsidP="00C20294">
          <w:pPr>
            <w:pStyle w:val="9FF01AAB2ADD154284A5C0E3E447EEA2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B88611C1115844ACEF3768C6209E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C3393C-C243-D54E-8798-4EF8DEF3C1B1}"/>
      </w:docPartPr>
      <w:docPartBody>
        <w:p w:rsidR="00C20294" w:rsidRDefault="00C20294" w:rsidP="00C20294">
          <w:pPr>
            <w:pStyle w:val="D6B88611C1115844ACEF3768C6209E49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AEDCE974A47A4F86AA955B625800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07138F-AB3C-4D40-A98C-1FF927EC1458}"/>
      </w:docPartPr>
      <w:docPartBody>
        <w:p w:rsidR="00C20294" w:rsidRDefault="00C20294" w:rsidP="00C20294">
          <w:pPr>
            <w:pStyle w:val="C6AEDCE974A47A4F86AA955B625800D2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B776B07BFD734EA05115AE484813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1FE483-F315-5B42-91D8-E05285B003D0}"/>
      </w:docPartPr>
      <w:docPartBody>
        <w:p w:rsidR="00464205" w:rsidRDefault="00464205" w:rsidP="00464205">
          <w:pPr>
            <w:pStyle w:val="E5B776B07BFD734EA05115AE484813AC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8FBD5E51FC55419DDE301E61096F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B8109F-B617-E043-88CA-673B08C0B763}"/>
      </w:docPartPr>
      <w:docPartBody>
        <w:p w:rsidR="00464205" w:rsidRDefault="00464205" w:rsidP="00464205">
          <w:pPr>
            <w:pStyle w:val="DB8FBD5E51FC55419DDE301E61096F0C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09A"/>
    <w:rsid w:val="00092546"/>
    <w:rsid w:val="00281F6A"/>
    <w:rsid w:val="002D391F"/>
    <w:rsid w:val="002E48AC"/>
    <w:rsid w:val="00464205"/>
    <w:rsid w:val="00557400"/>
    <w:rsid w:val="006B009A"/>
    <w:rsid w:val="006C4174"/>
    <w:rsid w:val="00C20294"/>
    <w:rsid w:val="00E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205"/>
    <w:rPr>
      <w:color w:val="666666"/>
    </w:rPr>
  </w:style>
  <w:style w:type="paragraph" w:customStyle="1" w:styleId="8D73E89E78A94CA6929BB08A1BB0FFEE">
    <w:name w:val="8D73E89E78A94CA6929BB08A1BB0FFEE"/>
    <w:rsid w:val="006B009A"/>
  </w:style>
  <w:style w:type="paragraph" w:customStyle="1" w:styleId="46542C8AFF74465A8A0CD379BAF9EBA8">
    <w:name w:val="46542C8AFF74465A8A0CD379BAF9EBA8"/>
    <w:rsid w:val="006B009A"/>
  </w:style>
  <w:style w:type="paragraph" w:customStyle="1" w:styleId="1F464566711B486C93B6B72DEABC50CA">
    <w:name w:val="1F464566711B486C93B6B72DEABC50CA"/>
    <w:rsid w:val="006B009A"/>
  </w:style>
  <w:style w:type="paragraph" w:customStyle="1" w:styleId="4F3C7F45B40145E5A9FF5D3C6183B964">
    <w:name w:val="4F3C7F45B40145E5A9FF5D3C6183B964"/>
    <w:rsid w:val="006B009A"/>
  </w:style>
  <w:style w:type="paragraph" w:customStyle="1" w:styleId="774ADC81A4D746E7A92EC87FFF4AE5B2">
    <w:name w:val="774ADC81A4D746E7A92EC87FFF4AE5B2"/>
    <w:rsid w:val="006B009A"/>
  </w:style>
  <w:style w:type="paragraph" w:customStyle="1" w:styleId="6DBF637BD3BC40058282E6A2414E1313">
    <w:name w:val="6DBF637BD3BC40058282E6A2414E1313"/>
    <w:rsid w:val="006B009A"/>
  </w:style>
  <w:style w:type="paragraph" w:customStyle="1" w:styleId="AC3AC08B9E40432CAB1B2C4DB25BBDCC">
    <w:name w:val="AC3AC08B9E40432CAB1B2C4DB25BBDCC"/>
    <w:rsid w:val="006B009A"/>
  </w:style>
  <w:style w:type="paragraph" w:customStyle="1" w:styleId="AE9715EFCBC0496089E86A69178C384B">
    <w:name w:val="AE9715EFCBC0496089E86A69178C384B"/>
    <w:rsid w:val="006B009A"/>
  </w:style>
  <w:style w:type="paragraph" w:customStyle="1" w:styleId="E481E5511C114DA8B7548EAFFA97BC62">
    <w:name w:val="E481E5511C114DA8B7548EAFFA97BC62"/>
    <w:rsid w:val="006B009A"/>
  </w:style>
  <w:style w:type="paragraph" w:customStyle="1" w:styleId="34AAAD2BE755408E8B87ACA916EE7772">
    <w:name w:val="34AAAD2BE755408E8B87ACA916EE7772"/>
    <w:rsid w:val="006B009A"/>
  </w:style>
  <w:style w:type="paragraph" w:customStyle="1" w:styleId="AD3E665F721149B5A367A24533D2037C">
    <w:name w:val="AD3E665F721149B5A367A24533D2037C"/>
    <w:rsid w:val="006B009A"/>
  </w:style>
  <w:style w:type="paragraph" w:customStyle="1" w:styleId="12014EA92EF54083B0CE14AEF02A967D">
    <w:name w:val="12014EA92EF54083B0CE14AEF02A967D"/>
    <w:rsid w:val="006B009A"/>
  </w:style>
  <w:style w:type="paragraph" w:customStyle="1" w:styleId="10BAD58FD565441B80B7796CB169E6B0">
    <w:name w:val="10BAD58FD565441B80B7796CB169E6B0"/>
    <w:rsid w:val="006B009A"/>
  </w:style>
  <w:style w:type="paragraph" w:customStyle="1" w:styleId="EB8DA2A421524C39AAEB751E518B80D5">
    <w:name w:val="EB8DA2A421524C39AAEB751E518B80D5"/>
    <w:rsid w:val="006B009A"/>
  </w:style>
  <w:style w:type="paragraph" w:customStyle="1" w:styleId="2BBBC72FFFF341588E142A0A85D407E5">
    <w:name w:val="2BBBC72FFFF341588E142A0A85D407E5"/>
    <w:rsid w:val="006B009A"/>
  </w:style>
  <w:style w:type="paragraph" w:customStyle="1" w:styleId="47EEF3A800084947BFD1EE0A2533CEFA">
    <w:name w:val="47EEF3A800084947BFD1EE0A2533CEFA"/>
    <w:rsid w:val="006B009A"/>
  </w:style>
  <w:style w:type="paragraph" w:customStyle="1" w:styleId="074E474FABB54CFF9BC66B717856748E">
    <w:name w:val="074E474FABB54CFF9BC66B717856748E"/>
    <w:rsid w:val="006B009A"/>
  </w:style>
  <w:style w:type="paragraph" w:customStyle="1" w:styleId="4DD4751F792B43D3B21FDAFBEBAE90D2">
    <w:name w:val="4DD4751F792B43D3B21FDAFBEBAE90D2"/>
    <w:rsid w:val="006B009A"/>
  </w:style>
  <w:style w:type="paragraph" w:customStyle="1" w:styleId="A09A86B310EB4B60AD2A85EC6C1BEB8E">
    <w:name w:val="A09A86B310EB4B60AD2A85EC6C1BEB8E"/>
    <w:rsid w:val="006B009A"/>
  </w:style>
  <w:style w:type="paragraph" w:customStyle="1" w:styleId="191CFB563E064A11AF13833D1B1EF733">
    <w:name w:val="191CFB563E064A11AF13833D1B1EF733"/>
    <w:rsid w:val="006B009A"/>
  </w:style>
  <w:style w:type="paragraph" w:customStyle="1" w:styleId="B31100AB9E144927B5AB86FC96BFFAD2">
    <w:name w:val="B31100AB9E144927B5AB86FC96BFFAD2"/>
    <w:rsid w:val="006B009A"/>
  </w:style>
  <w:style w:type="paragraph" w:customStyle="1" w:styleId="05C56F45474F4801B1A0F39ABF5A7CA3">
    <w:name w:val="05C56F45474F4801B1A0F39ABF5A7CA3"/>
    <w:rsid w:val="006B009A"/>
  </w:style>
  <w:style w:type="paragraph" w:customStyle="1" w:styleId="D79BCA17409149239E29B383D46341AD">
    <w:name w:val="D79BCA17409149239E29B383D46341AD"/>
    <w:rsid w:val="006B009A"/>
  </w:style>
  <w:style w:type="paragraph" w:customStyle="1" w:styleId="9DBC82FF683D4AEBB4FE87C903F99E5D">
    <w:name w:val="9DBC82FF683D4AEBB4FE87C903F99E5D"/>
    <w:rsid w:val="006B009A"/>
  </w:style>
  <w:style w:type="paragraph" w:customStyle="1" w:styleId="23732C779B7B4559A91A5BF082BC6DA9">
    <w:name w:val="23732C779B7B4559A91A5BF082BC6DA9"/>
    <w:rsid w:val="006B009A"/>
  </w:style>
  <w:style w:type="paragraph" w:customStyle="1" w:styleId="F2D3D6D1DDE94C2ABCF868D9C6A29F7B">
    <w:name w:val="F2D3D6D1DDE94C2ABCF868D9C6A29F7B"/>
    <w:rsid w:val="006B009A"/>
  </w:style>
  <w:style w:type="paragraph" w:customStyle="1" w:styleId="98505AA92E6F410383DC74472779C440">
    <w:name w:val="98505AA92E6F410383DC74472779C440"/>
    <w:rsid w:val="006B009A"/>
  </w:style>
  <w:style w:type="paragraph" w:customStyle="1" w:styleId="88F8A8BDC38C408DBBDAFF88D2BAE11A">
    <w:name w:val="88F8A8BDC38C408DBBDAFF88D2BAE11A"/>
    <w:rsid w:val="006B009A"/>
  </w:style>
  <w:style w:type="paragraph" w:customStyle="1" w:styleId="2F5BC8E7DDAA4F2DB861A698FF5A0778">
    <w:name w:val="2F5BC8E7DDAA4F2DB861A698FF5A0778"/>
    <w:rsid w:val="006B009A"/>
  </w:style>
  <w:style w:type="paragraph" w:customStyle="1" w:styleId="22CFBBD3C61C4EF1962FB6F052779DEB">
    <w:name w:val="22CFBBD3C61C4EF1962FB6F052779DEB"/>
    <w:rsid w:val="006B009A"/>
  </w:style>
  <w:style w:type="paragraph" w:customStyle="1" w:styleId="F91EF7DED3C04019BE86051C84C01182">
    <w:name w:val="F91EF7DED3C04019BE86051C84C01182"/>
    <w:rsid w:val="006B009A"/>
  </w:style>
  <w:style w:type="paragraph" w:customStyle="1" w:styleId="B6F55084C51344C2B84E0869D0B382BA">
    <w:name w:val="B6F55084C51344C2B84E0869D0B382BA"/>
    <w:rsid w:val="006B009A"/>
  </w:style>
  <w:style w:type="paragraph" w:customStyle="1" w:styleId="C21FDE9F84EE4F159695753082E3BA68">
    <w:name w:val="C21FDE9F84EE4F159695753082E3BA68"/>
    <w:rsid w:val="006B009A"/>
  </w:style>
  <w:style w:type="paragraph" w:customStyle="1" w:styleId="9B9DC8B2AD1C4DEBAE2C4D3630024854">
    <w:name w:val="9B9DC8B2AD1C4DEBAE2C4D3630024854"/>
    <w:rsid w:val="006B009A"/>
  </w:style>
  <w:style w:type="paragraph" w:customStyle="1" w:styleId="37171766D1EB174683E989155C6E47FC">
    <w:name w:val="37171766D1EB174683E989155C6E47FC"/>
    <w:rsid w:val="00092546"/>
    <w:rPr>
      <w:lang w:val="en-GB" w:eastAsia="en-GB"/>
    </w:rPr>
  </w:style>
  <w:style w:type="paragraph" w:customStyle="1" w:styleId="F9B69B0FD95C794FBCA6B3B2BBEB5566">
    <w:name w:val="F9B69B0FD95C794FBCA6B3B2BBEB5566"/>
    <w:rsid w:val="00C20294"/>
    <w:rPr>
      <w:lang w:val="en-GB" w:eastAsia="en-GB"/>
    </w:rPr>
  </w:style>
  <w:style w:type="paragraph" w:customStyle="1" w:styleId="0E645C61DA7B2A48AFCE3446970CA550">
    <w:name w:val="0E645C61DA7B2A48AFCE3446970CA550"/>
    <w:rsid w:val="00C20294"/>
    <w:rPr>
      <w:lang w:val="en-GB" w:eastAsia="en-GB"/>
    </w:rPr>
  </w:style>
  <w:style w:type="paragraph" w:customStyle="1" w:styleId="FEE28A618887D945A2ED3C0DD786DCBD">
    <w:name w:val="FEE28A618887D945A2ED3C0DD786DCBD"/>
    <w:rsid w:val="00C20294"/>
    <w:rPr>
      <w:lang w:val="en-GB" w:eastAsia="en-GB"/>
    </w:rPr>
  </w:style>
  <w:style w:type="paragraph" w:customStyle="1" w:styleId="0512E7B35F30CC49AF7F065BBBCCA43D">
    <w:name w:val="0512E7B35F30CC49AF7F065BBBCCA43D"/>
    <w:rsid w:val="00C20294"/>
    <w:rPr>
      <w:lang w:val="en-GB" w:eastAsia="en-GB"/>
    </w:rPr>
  </w:style>
  <w:style w:type="paragraph" w:customStyle="1" w:styleId="B6C242008E1A1E44BBFF4BA174619192">
    <w:name w:val="B6C242008E1A1E44BBFF4BA174619192"/>
    <w:rsid w:val="00C20294"/>
    <w:rPr>
      <w:lang w:val="en-GB" w:eastAsia="en-GB"/>
    </w:rPr>
  </w:style>
  <w:style w:type="paragraph" w:customStyle="1" w:styleId="C3703D7D654F4543A06FE89C56C5C363">
    <w:name w:val="C3703D7D654F4543A06FE89C56C5C363"/>
    <w:rsid w:val="00C20294"/>
    <w:rPr>
      <w:lang w:val="en-GB" w:eastAsia="en-GB"/>
    </w:rPr>
  </w:style>
  <w:style w:type="paragraph" w:customStyle="1" w:styleId="3ACDE0A9D2BCF04BBF64570BB1360E2B">
    <w:name w:val="3ACDE0A9D2BCF04BBF64570BB1360E2B"/>
    <w:rsid w:val="00C20294"/>
    <w:rPr>
      <w:lang w:val="en-GB" w:eastAsia="en-GB"/>
    </w:rPr>
  </w:style>
  <w:style w:type="paragraph" w:customStyle="1" w:styleId="8E05BF17274433458137D76DD6D5DD94">
    <w:name w:val="8E05BF17274433458137D76DD6D5DD94"/>
    <w:rsid w:val="00C20294"/>
    <w:rPr>
      <w:lang w:val="en-GB" w:eastAsia="en-GB"/>
    </w:rPr>
  </w:style>
  <w:style w:type="paragraph" w:customStyle="1" w:styleId="F50FB8B9D0F2EB4F8BD4CB8D33EEFB20">
    <w:name w:val="F50FB8B9D0F2EB4F8BD4CB8D33EEFB20"/>
    <w:rsid w:val="00C20294"/>
    <w:rPr>
      <w:lang w:val="en-GB" w:eastAsia="en-GB"/>
    </w:rPr>
  </w:style>
  <w:style w:type="paragraph" w:customStyle="1" w:styleId="750A83DD659C3043B49320A90A270742">
    <w:name w:val="750A83DD659C3043B49320A90A270742"/>
    <w:rsid w:val="00C20294"/>
    <w:rPr>
      <w:lang w:val="en-GB" w:eastAsia="en-GB"/>
    </w:rPr>
  </w:style>
  <w:style w:type="paragraph" w:customStyle="1" w:styleId="D84A0E661D7C0444B8BEFC7E02EA0582">
    <w:name w:val="D84A0E661D7C0444B8BEFC7E02EA0582"/>
    <w:rsid w:val="00C20294"/>
    <w:rPr>
      <w:lang w:val="en-GB" w:eastAsia="en-GB"/>
    </w:rPr>
  </w:style>
  <w:style w:type="paragraph" w:customStyle="1" w:styleId="DC7D0C2B75CCD04B9B76FB5B3CEF7139">
    <w:name w:val="DC7D0C2B75CCD04B9B76FB5B3CEF7139"/>
    <w:rsid w:val="00C20294"/>
    <w:rPr>
      <w:lang w:val="en-GB" w:eastAsia="en-GB"/>
    </w:rPr>
  </w:style>
  <w:style w:type="paragraph" w:customStyle="1" w:styleId="E3868AB2FA0DEC4A8A0204BC7CEE29B4">
    <w:name w:val="E3868AB2FA0DEC4A8A0204BC7CEE29B4"/>
    <w:rsid w:val="00C20294"/>
    <w:rPr>
      <w:lang w:val="en-GB" w:eastAsia="en-GB"/>
    </w:rPr>
  </w:style>
  <w:style w:type="paragraph" w:customStyle="1" w:styleId="C7D7BA5839225341AEFD7F913FC8B5C7">
    <w:name w:val="C7D7BA5839225341AEFD7F913FC8B5C7"/>
    <w:rsid w:val="00C20294"/>
    <w:rPr>
      <w:lang w:val="en-GB" w:eastAsia="en-GB"/>
    </w:rPr>
  </w:style>
  <w:style w:type="paragraph" w:customStyle="1" w:styleId="882CCA74A04E1B479FA22AC689C015DB">
    <w:name w:val="882CCA74A04E1B479FA22AC689C015DB"/>
    <w:rsid w:val="00C20294"/>
    <w:rPr>
      <w:lang w:val="en-GB" w:eastAsia="en-GB"/>
    </w:rPr>
  </w:style>
  <w:style w:type="paragraph" w:customStyle="1" w:styleId="90F9FE722B257C45B82A301B7C5E9923">
    <w:name w:val="90F9FE722B257C45B82A301B7C5E9923"/>
    <w:rsid w:val="00C20294"/>
    <w:rPr>
      <w:lang w:val="en-GB" w:eastAsia="en-GB"/>
    </w:rPr>
  </w:style>
  <w:style w:type="paragraph" w:customStyle="1" w:styleId="752F41C94FD4C94DA55957B730EF5536">
    <w:name w:val="752F41C94FD4C94DA55957B730EF5536"/>
    <w:rsid w:val="00C20294"/>
    <w:rPr>
      <w:lang w:val="en-GB" w:eastAsia="en-GB"/>
    </w:rPr>
  </w:style>
  <w:style w:type="paragraph" w:customStyle="1" w:styleId="377020170BF97D4589B0590CFB5E64F6">
    <w:name w:val="377020170BF97D4589B0590CFB5E64F6"/>
    <w:rsid w:val="00C20294"/>
    <w:rPr>
      <w:lang w:val="en-GB" w:eastAsia="en-GB"/>
    </w:rPr>
  </w:style>
  <w:style w:type="paragraph" w:customStyle="1" w:styleId="41FB3DD6EBFF804A8A67EF5B705FEAF1">
    <w:name w:val="41FB3DD6EBFF804A8A67EF5B705FEAF1"/>
    <w:rsid w:val="00C20294"/>
    <w:rPr>
      <w:lang w:val="en-GB" w:eastAsia="en-GB"/>
    </w:rPr>
  </w:style>
  <w:style w:type="paragraph" w:customStyle="1" w:styleId="BED660F1BC0E1148BE654AD6D17B2ECD">
    <w:name w:val="BED660F1BC0E1148BE654AD6D17B2ECD"/>
    <w:rsid w:val="00C20294"/>
    <w:rPr>
      <w:lang w:val="en-GB" w:eastAsia="en-GB"/>
    </w:rPr>
  </w:style>
  <w:style w:type="paragraph" w:customStyle="1" w:styleId="8B7A3A06539F744B96C2C8BE0CDB13EF">
    <w:name w:val="8B7A3A06539F744B96C2C8BE0CDB13EF"/>
    <w:rsid w:val="00C20294"/>
    <w:rPr>
      <w:lang w:val="en-GB" w:eastAsia="en-GB"/>
    </w:rPr>
  </w:style>
  <w:style w:type="paragraph" w:customStyle="1" w:styleId="98E4F3A240A51F439F02E22C51C90EF8">
    <w:name w:val="98E4F3A240A51F439F02E22C51C90EF8"/>
    <w:rsid w:val="00C20294"/>
    <w:rPr>
      <w:lang w:val="en-GB" w:eastAsia="en-GB"/>
    </w:rPr>
  </w:style>
  <w:style w:type="paragraph" w:customStyle="1" w:styleId="F97152AF3B2B2D4D8F983CD1C7AC557C">
    <w:name w:val="F97152AF3B2B2D4D8F983CD1C7AC557C"/>
    <w:rsid w:val="00C20294"/>
    <w:rPr>
      <w:lang w:val="en-GB" w:eastAsia="en-GB"/>
    </w:rPr>
  </w:style>
  <w:style w:type="paragraph" w:customStyle="1" w:styleId="9FF01AAB2ADD154284A5C0E3E447EEA2">
    <w:name w:val="9FF01AAB2ADD154284A5C0E3E447EEA2"/>
    <w:rsid w:val="00C20294"/>
    <w:rPr>
      <w:lang w:val="en-GB" w:eastAsia="en-GB"/>
    </w:rPr>
  </w:style>
  <w:style w:type="paragraph" w:customStyle="1" w:styleId="D6B88611C1115844ACEF3768C6209E49">
    <w:name w:val="D6B88611C1115844ACEF3768C6209E49"/>
    <w:rsid w:val="00C20294"/>
    <w:rPr>
      <w:lang w:val="en-GB" w:eastAsia="en-GB"/>
    </w:rPr>
  </w:style>
  <w:style w:type="paragraph" w:customStyle="1" w:styleId="C6AEDCE974A47A4F86AA955B625800D2">
    <w:name w:val="C6AEDCE974A47A4F86AA955B625800D2"/>
    <w:rsid w:val="00C20294"/>
    <w:rPr>
      <w:lang w:val="en-GB" w:eastAsia="en-GB"/>
    </w:rPr>
  </w:style>
  <w:style w:type="paragraph" w:customStyle="1" w:styleId="E5B776B07BFD734EA05115AE484813AC">
    <w:name w:val="E5B776B07BFD734EA05115AE484813AC"/>
    <w:rsid w:val="00464205"/>
    <w:rPr>
      <w:lang w:val="en-GB" w:eastAsia="en-GB"/>
    </w:rPr>
  </w:style>
  <w:style w:type="paragraph" w:customStyle="1" w:styleId="DB8FBD5E51FC55419DDE301E61096F0C">
    <w:name w:val="DB8FBD5E51FC55419DDE301E61096F0C"/>
    <w:rsid w:val="00464205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~ 2025 template EATA handbook forms.dotx</Template>
  <TotalTime>129</TotalTime>
  <Pages>3</Pages>
  <Words>838</Words>
  <Characters>4781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92</cp:revision>
  <dcterms:created xsi:type="dcterms:W3CDTF">2025-01-20T16:54:00Z</dcterms:created>
  <dcterms:modified xsi:type="dcterms:W3CDTF">2025-05-16T14:46:00Z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